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1C5A00" w:rsidTr="00F50294">
        <w:tc>
          <w:tcPr>
            <w:tcW w:w="2654" w:type="pct"/>
          </w:tcPr>
          <w:p w:rsidR="00DC56CC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>
                <v:line id="_x0000_s1197" style="position:absolute;left:0;text-align:left;z-index:8" from="66.85pt,51.1pt" to="182.3pt,51.1pt" o:allowincell="f"/>
              </w:pict>
            </w:r>
            <w:r w:rsidR="000E0B9D" w:rsidRPr="00B520DD">
              <w:rPr>
                <w:sz w:val="26"/>
                <w:szCs w:val="26"/>
              </w:rPr>
              <w:t>SỞ GD&amp;ĐT ĐẮK LẮK</w:t>
            </w:r>
            <w:bookmarkEnd w:id="0"/>
          </w:p>
          <w:p w:rsidR="0034597B" w:rsidRPr="00B520DD" w:rsidRDefault="000E0B9D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B520DD" w:rsidRDefault="00000000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B520DD" w:rsidRDefault="00000000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B520DD" w:rsidRDefault="000E0B9D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có</w:t>
            </w:r>
            <w:proofErr w:type="spellEnd"/>
            <w:r>
              <w:rPr>
                <w:i/>
                <w:sz w:val="26"/>
                <w:szCs w:val="26"/>
              </w:rPr>
              <w:t xml:space="preserve">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:rsidR="00D64D9D" w:rsidRDefault="00D64D9D" w:rsidP="00D64D9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HỌC KỲ I</w:t>
            </w:r>
          </w:p>
          <w:p w:rsidR="00DC56CC" w:rsidRPr="00B520DD" w:rsidRDefault="000E0B9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2022 - 2023</w:t>
            </w:r>
          </w:p>
          <w:p w:rsidR="005843D9" w:rsidRPr="00B520DD" w:rsidRDefault="000E0B9D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</w:t>
            </w:r>
            <w:r w:rsidR="00A20A5E">
              <w:rPr>
                <w:b/>
                <w:bCs/>
                <w:sz w:val="26"/>
                <w:szCs w:val="26"/>
              </w:rPr>
              <w:t>VẬT</w:t>
            </w:r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r w:rsidR="00A20A5E">
              <w:rPr>
                <w:b/>
                <w:bCs/>
                <w:sz w:val="26"/>
                <w:szCs w:val="26"/>
              </w:rPr>
              <w:t>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11</w:t>
            </w:r>
          </w:p>
          <w:p w:rsidR="00DC56CC" w:rsidRPr="00ED7FB6" w:rsidRDefault="000E0B9D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làm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:rsidR="00DC56CC" w:rsidRPr="00B520DD" w:rsidRDefault="000E0B9D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:rsidR="00DC56CC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:rsidR="00DC56CC" w:rsidRPr="00B520DD" w:rsidRDefault="001C0C76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>
                    <w:rPr>
                      <w:b/>
                      <w:bCs/>
                      <w:sz w:val="26"/>
                      <w:szCs w:val="26"/>
                    </w:rPr>
                    <w:t xml:space="preserve"> 789</w:t>
                  </w:r>
                </w:p>
              </w:txbxContent>
            </v:textbox>
          </v:rect>
        </w:pict>
      </w:r>
      <w:r w:rsidR="000E0B9D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:rsidR="00DC56CC" w:rsidRPr="00B520DD" w:rsidRDefault="000E0B9D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:rsidR="00DA6820" w:rsidRPr="00B520DD" w:rsidRDefault="00000000" w:rsidP="00DC56CC">
      <w:pPr>
        <w:rPr>
          <w:sz w:val="26"/>
          <w:szCs w:val="26"/>
        </w:rPr>
      </w:pPr>
    </w:p>
    <w:p w:rsidR="0089595D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_x0000_s1027" style="position:absolute;z-index:7" from="3.75pt,1.4pt" to="499.8pt,1.4pt"/>
        </w:pict>
      </w:r>
    </w:p>
    <w:p w:rsidR="000128C5" w:rsidRPr="007E46E3" w:rsidRDefault="000E0B9D" w:rsidP="000128C5">
      <w:pPr>
        <w:pStyle w:val="Normal0"/>
        <w:spacing w:before="60"/>
        <w:jc w:val="both"/>
        <w:rPr>
          <w:color w:val="FF0000"/>
          <w:lang w:val="vi-VN"/>
        </w:rPr>
      </w:pPr>
      <w:bookmarkStart w:id="2" w:name="note"/>
      <w:bookmarkEnd w:id="2"/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1.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q = </w:t>
      </w:r>
      <w:proofErr w:type="gramStart"/>
      <w:r w:rsidRPr="007E46E3">
        <w:rPr>
          <w:lang w:val="vi-VN"/>
        </w:rPr>
        <w:t>2 .</w:t>
      </w:r>
      <w:proofErr w:type="gramEnd"/>
      <w:r w:rsidRPr="007E46E3">
        <w:rPr>
          <w:lang w:val="vi-VN"/>
        </w:rPr>
        <w:t xml:space="preserve"> </w:t>
      </w:r>
      <w:r w:rsidRPr="007E46E3">
        <w:t>10</w:t>
      </w:r>
      <w:r w:rsidRPr="007E46E3">
        <w:rPr>
          <w:vertAlign w:val="superscript"/>
        </w:rPr>
        <w:t>-</w:t>
      </w:r>
      <w:smartTag w:uri="urn:schemas-microsoft-com:office:smarttags" w:element="metricconverter">
        <w:smartTagPr>
          <w:attr w:name="ProductID" w:val="7C"/>
        </w:smartTagPr>
        <w:r w:rsidRPr="007E46E3">
          <w:rPr>
            <w:vertAlign w:val="superscript"/>
          </w:rPr>
          <w:t>7</w:t>
        </w:r>
        <w:r w:rsidRPr="007E46E3">
          <w:t>C</w:t>
        </w:r>
      </w:smartTag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Q, </w:t>
      </w:r>
      <w:proofErr w:type="spellStart"/>
      <w:r w:rsidRPr="007E46E3">
        <w:rPr>
          <w:rFonts w:hint="cs"/>
        </w:rPr>
        <w:t>chịu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tác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dụng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lực</w:t>
      </w:r>
      <w:proofErr w:type="spellEnd"/>
      <w:r w:rsidRPr="007E46E3">
        <w:rPr>
          <w:rFonts w:hint="cs"/>
        </w:rPr>
        <w:t xml:space="preserve"> F = 6mN. </w:t>
      </w:r>
      <w:proofErr w:type="spellStart"/>
      <w:r w:rsidRPr="007E46E3">
        <w:rPr>
          <w:rFonts w:hint="cs"/>
        </w:rPr>
        <w:t>Tính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tại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q </w:t>
      </w:r>
      <w:proofErr w:type="gramStart"/>
      <w:r w:rsidRPr="007E46E3">
        <w:rPr>
          <w:rFonts w:hint="cs"/>
          <w:lang w:val="vi-VN"/>
        </w:rPr>
        <w:t>là :</w:t>
      </w:r>
      <w:proofErr w:type="gramEnd"/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2.10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4.10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  <w:r w:rsidR="00D64D9D">
        <w:rPr>
          <w:color w:val="000000"/>
        </w:rPr>
        <w:tab/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5.10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 </w:t>
      </w:r>
      <w:r w:rsidR="00D64D9D">
        <w:rPr>
          <w:color w:val="000000"/>
        </w:rPr>
        <w:tab/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3.10</w:t>
      </w:r>
      <w:r w:rsidRPr="007E46E3">
        <w:rPr>
          <w:color w:val="000000"/>
          <w:vertAlign w:val="superscript"/>
        </w:rPr>
        <w:t>4</w:t>
      </w:r>
      <w:r w:rsidRPr="007E46E3">
        <w:rPr>
          <w:color w:val="000000"/>
        </w:rPr>
        <w:t xml:space="preserve"> V/m.</w:t>
      </w:r>
    </w:p>
    <w:p w:rsidR="00A85B4A" w:rsidRPr="007E46E3" w:rsidRDefault="000E0B9D" w:rsidP="00401FD3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2. </w:t>
      </w:r>
      <w:r w:rsidRPr="007E46E3">
        <w:rPr>
          <w:rFonts w:hint="cs"/>
          <w:color w:val="000000"/>
        </w:rPr>
        <w:t xml:space="preserve">Theo </w:t>
      </w:r>
      <w:proofErr w:type="spellStart"/>
      <w:r w:rsidRPr="007E46E3">
        <w:rPr>
          <w:rFonts w:hint="cs"/>
          <w:color w:val="000000"/>
        </w:rPr>
        <w:t>thuyết</w:t>
      </w:r>
      <w:proofErr w:type="spellEnd"/>
      <w:r w:rsidRPr="007E46E3">
        <w:rPr>
          <w:rFonts w:hint="cs"/>
          <w:color w:val="000000"/>
        </w:rPr>
        <w:t xml:space="preserve"> electron, </w:t>
      </w:r>
      <w:proofErr w:type="spellStart"/>
      <w:r w:rsidRPr="007E46E3">
        <w:rPr>
          <w:rFonts w:hint="cs"/>
          <w:color w:val="000000"/>
        </w:rPr>
        <w:t>khái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niệm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hay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do </w:t>
      </w:r>
      <w:proofErr w:type="spellStart"/>
      <w:r w:rsidRPr="007E46E3">
        <w:rPr>
          <w:rFonts w:hint="cs"/>
          <w:color w:val="000000"/>
        </w:rPr>
        <w:t>số</w:t>
      </w:r>
      <w:proofErr w:type="spellEnd"/>
      <w:r w:rsidRPr="007E46E3">
        <w:rPr>
          <w:rFonts w:hint="cs"/>
          <w:color w:val="000000"/>
        </w:rPr>
        <w:t xml:space="preserve"> electron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nguyên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nhiều</w:t>
      </w:r>
      <w:proofErr w:type="spellEnd"/>
      <w:r w:rsidRPr="007E46E3">
        <w:rPr>
          <w:rFonts w:hint="cs"/>
          <w:color w:val="000000"/>
        </w:rPr>
        <w:t xml:space="preserve"> hay </w:t>
      </w:r>
      <w:proofErr w:type="spellStart"/>
      <w:r w:rsidRPr="007E46E3">
        <w:rPr>
          <w:rFonts w:hint="cs"/>
          <w:color w:val="000000"/>
        </w:rPr>
        <w:t>ít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thiếu</w:t>
      </w:r>
      <w:proofErr w:type="spellEnd"/>
      <w:r w:rsidRPr="007E46E3">
        <w:rPr>
          <w:rFonts w:hint="cs"/>
          <w:color w:val="000000"/>
        </w:rPr>
        <w:t xml:space="preserve"> electron, 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</w:t>
      </w:r>
      <w:proofErr w:type="spellEnd"/>
      <w:r w:rsidRPr="007E46E3">
        <w:rPr>
          <w:rFonts w:hint="cs"/>
          <w:color w:val="000000"/>
        </w:rPr>
        <w:t xml:space="preserve"> electron</w:t>
      </w:r>
      <w:r w:rsidRPr="007E46E3">
        <w:rPr>
          <w:color w:val="000000"/>
          <w:lang w:val="vi-VN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chỉ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dương</w:t>
      </w:r>
      <w:proofErr w:type="spellEnd"/>
      <w:r w:rsidRPr="007E46E3">
        <w:rPr>
          <w:color w:val="000000"/>
          <w:lang w:val="vi-VN"/>
        </w:rPr>
        <w:t>.</w:t>
      </w:r>
      <w:r w:rsidRPr="007E46E3">
        <w:rPr>
          <w:color w:val="000000"/>
        </w:rPr>
        <w:t xml:space="preserve"> 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nhiễm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chỉ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âm</w:t>
      </w:r>
      <w:proofErr w:type="spellEnd"/>
      <w:r w:rsidRPr="007E46E3">
        <w:rPr>
          <w:color w:val="000000"/>
          <w:lang w:val="vi-VN"/>
        </w:rPr>
        <w:t>.</w:t>
      </w:r>
    </w:p>
    <w:p w:rsidR="00DE7A4F" w:rsidRDefault="000E0B9D" w:rsidP="00DE7A4F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3. </w:t>
      </w:r>
      <w:r w:rsidRPr="007E46E3">
        <w:rPr>
          <w:rFonts w:hint="cs"/>
          <w:lang w:val="pt-BR"/>
        </w:rPr>
        <w:t>Hai bóng đèn có hiệu điện thế định mức lần lượt là U</w:t>
      </w:r>
      <w:r w:rsidRPr="007E46E3">
        <w:rPr>
          <w:vertAlign w:val="subscript"/>
          <w:lang w:val="pt-BR"/>
        </w:rPr>
        <w:t>1</w:t>
      </w:r>
      <w:r w:rsidRPr="007E46E3">
        <w:rPr>
          <w:lang w:val="pt-BR"/>
        </w:rPr>
        <w:t xml:space="preserve"> = 110V, U</w:t>
      </w:r>
      <w:r w:rsidRPr="007E46E3">
        <w:rPr>
          <w:vertAlign w:val="subscript"/>
          <w:lang w:val="pt-BR"/>
        </w:rPr>
        <w:t>2</w:t>
      </w:r>
      <w:r w:rsidRPr="007E46E3">
        <w:rPr>
          <w:lang w:val="pt-BR"/>
        </w:rPr>
        <w:t xml:space="preserve"> = 220V.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công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suất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định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mức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nhau</w:t>
      </w:r>
      <w:proofErr w:type="spellEnd"/>
      <w:r w:rsidRPr="007E46E3">
        <w:rPr>
          <w:rFonts w:hint="cs"/>
        </w:rPr>
        <w:t xml:space="preserve">, </w:t>
      </w:r>
      <w:proofErr w:type="spellStart"/>
      <w:r w:rsidRPr="007E46E3">
        <w:rPr>
          <w:rFonts w:hint="cs"/>
        </w:rPr>
        <w:t>tỉ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số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>:</w:t>
      </w:r>
    </w:p>
    <w:p w:rsidR="007C402F" w:rsidRDefault="007C402F" w:rsidP="007C402F">
      <w:pPr>
        <w:jc w:val="both"/>
      </w:pPr>
      <w:r>
        <w:rPr>
          <w:b/>
        </w:rPr>
        <w:t>A.</w:t>
      </w:r>
      <w:r w:rsidRPr="007C402F">
        <w:rPr>
          <w:position w:val="-24"/>
        </w:rPr>
        <w:t xml:space="preserve"> </w:t>
      </w:r>
      <w:r w:rsidR="00000000">
        <w:rPr>
          <w:position w:val="-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752F8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7752F8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3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>
        <w:rPr>
          <w:b/>
        </w:rPr>
        <w:tab/>
      </w:r>
      <w:r>
        <w:rPr>
          <w:b/>
        </w:rPr>
        <w:tab/>
        <w:t>B.</w:t>
      </w:r>
      <w:r>
        <w:t xml:space="preserve"> </w:t>
      </w:r>
      <w:r w:rsidR="00000000">
        <w:rPr>
          <w:position w:val="-24"/>
        </w:rPr>
        <w:pict>
          <v:shape id="_x0000_i1026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66D6E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966D6E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8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>
        <w:rPr>
          <w:b/>
        </w:rPr>
        <w:tab/>
      </w:r>
      <w:r w:rsidRPr="007E46E3">
        <w:t xml:space="preserve"> </w:t>
      </w:r>
      <w:r>
        <w:tab/>
      </w:r>
      <w:r w:rsidR="00D553B6">
        <w:t>C</w:t>
      </w:r>
      <w:r w:rsidRPr="007E46E3">
        <w:t>.</w:t>
      </w:r>
      <w:r w:rsidRPr="007C402F">
        <w:rPr>
          <w:color w:val="FF0000"/>
          <w:position w:val="-24"/>
        </w:rPr>
        <w:t xml:space="preserve"> </w:t>
      </w:r>
      <w:r w:rsidR="00000000">
        <w:rPr>
          <w:color w:val="FF0000"/>
          <w:position w:val="-24"/>
        </w:rPr>
        <w:pict>
          <v:shape id="_x0000_i1027" type="#_x0000_t75" style="width:34.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1646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4A1646&quot;&gt;&lt;m:oMathPara&gt;&lt;m:oMath&gt;&lt;m:r&gt;&lt;w:rPr&gt;&lt;w:rFonts w:ascii=&quot;Cambria Math&quot; w:h-ansi=&quot;Cambria Math&quot;/&gt;&lt;wx:font wx:val=&quot;Cambria Math&quot;/&gt;&lt;w:i/&gt;&lt;/w:rPr&gt;&lt;m:t&gt;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4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>
        <w:rPr>
          <w:b/>
        </w:rPr>
        <w:tab/>
      </w:r>
      <w:r>
        <w:rPr>
          <w:b/>
        </w:rPr>
        <w:tab/>
        <w:t>D.</w:t>
      </w:r>
      <w:r>
        <w:t xml:space="preserve"> </w:t>
      </w:r>
      <w:r w:rsidR="00000000">
        <w:rPr>
          <w:position w:val="-24"/>
        </w:rPr>
        <w:pict>
          <v:shape id="_x0000_i1028" type="#_x0000_t75" style="width:32.25pt;height:24.7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20&quot;/&gt;&lt;w:displayBackgroundShape/&gt;&lt;w:doNotEmbedSystemFonts/&gt;&lt;w:hideSpellingErrors/&gt;&lt;w:defaultTabStop w:val=&quot;720&quot;/&gt;&lt;w:drawingGridHorizontalSpacing w:val=&quot;67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w:useFELayout/&gt;&lt;/w:compat&gt;&lt;wsp:rsids&gt;&lt;wsp:rsidRoot wsp:val=&quot;000339B2&quot;/&gt;&lt;wsp:rsid wsp:val=&quot;0002622D&quot;/&gt;&lt;wsp:rsid wsp:val=&quot;000339B2&quot;/&gt;&lt;wsp:rsid wsp:val=&quot;00040A3E&quot;/&gt;&lt;wsp:rsid wsp:val=&quot;0004235B&quot;/&gt;&lt;wsp:rsid wsp:val=&quot;0006237D&quot;/&gt;&lt;wsp:rsid wsp:val=&quot;00062C0F&quot;/&gt;&lt;wsp:rsid wsp:val=&quot;000754F7&quot;/&gt;&lt;wsp:rsid wsp:val=&quot;00076367&quot;/&gt;&lt;wsp:rsid wsp:val=&quot;000764C7&quot;/&gt;&lt;wsp:rsid wsp:val=&quot;00080366&quot;/&gt;&lt;wsp:rsid wsp:val=&quot;0009049E&quot;/&gt;&lt;wsp:rsid wsp:val=&quot;00096EFD&quot;/&gt;&lt;wsp:rsid wsp:val=&quot;000A0A55&quot;/&gt;&lt;wsp:rsid wsp:val=&quot;000A726C&quot;/&gt;&lt;wsp:rsid wsp:val=&quot;000A7769&quot;/&gt;&lt;wsp:rsid wsp:val=&quot;000B022F&quot;/&gt;&lt;wsp:rsid wsp:val=&quot;000D4637&quot;/&gt;&lt;wsp:rsid wsp:val=&quot;000E1B45&quot;/&gt;&lt;wsp:rsid wsp:val=&quot;00114A64&quot;/&gt;&lt;wsp:rsid wsp:val=&quot;00116E41&quot;/&gt;&lt;wsp:rsid wsp:val=&quot;00135D05&quot;/&gt;&lt;wsp:rsid wsp:val=&quot;00161276&quot;/&gt;&lt;wsp:rsid wsp:val=&quot;00161C09&quot;/&gt;&lt;wsp:rsid wsp:val=&quot;00164AF5&quot;/&gt;&lt;wsp:rsid wsp:val=&quot;00165F3E&quot;/&gt;&lt;wsp:rsid wsp:val=&quot;001665C0&quot;/&gt;&lt;wsp:rsid wsp:val=&quot;00173A08&quot;/&gt;&lt;wsp:rsid wsp:val=&quot;0017448D&quot;/&gt;&lt;wsp:rsid wsp:val=&quot;00187126&quot;/&gt;&lt;wsp:rsid wsp:val=&quot;001A2A1F&quot;/&gt;&lt;wsp:rsid wsp:val=&quot;001D597C&quot;/&gt;&lt;wsp:rsid wsp:val=&quot;001E5041&quot;/&gt;&lt;wsp:rsid wsp:val=&quot;00232EC4&quot;/&gt;&lt;wsp:rsid wsp:val=&quot;002344BB&quot;/&gt;&lt;wsp:rsid wsp:val=&quot;00237683&quot;/&gt;&lt;wsp:rsid wsp:val=&quot;00247DE5&quot;/&gt;&lt;wsp:rsid wsp:val=&quot;00267298&quot;/&gt;&lt;wsp:rsid wsp:val=&quot;002807BF&quot;/&gt;&lt;wsp:rsid wsp:val=&quot;002A03D1&quot;/&gt;&lt;wsp:rsid wsp:val=&quot;002A1E86&quot;/&gt;&lt;wsp:rsid wsp:val=&quot;002A24E9&quot;/&gt;&lt;wsp:rsid wsp:val=&quot;002A2ADC&quot;/&gt;&lt;wsp:rsid wsp:val=&quot;002A7328&quot;/&gt;&lt;wsp:rsid wsp:val=&quot;002B1DB7&quot;/&gt;&lt;wsp:rsid wsp:val=&quot;002C033A&quot;/&gt;&lt;wsp:rsid wsp:val=&quot;002D713A&quot;/&gt;&lt;wsp:rsid wsp:val=&quot;002E1C7F&quot;/&gt;&lt;wsp:rsid wsp:val=&quot;002F3AFC&quot;/&gt;&lt;wsp:rsid wsp:val=&quot;002F7B82&quot;/&gt;&lt;wsp:rsid wsp:val=&quot;0030477B&quot;/&gt;&lt;wsp:rsid wsp:val=&quot;00312090&quot;/&gt;&lt;wsp:rsid wsp:val=&quot;00335B1F&quot;/&gt;&lt;wsp:rsid wsp:val=&quot;00350050&quot;/&gt;&lt;wsp:rsid wsp:val=&quot;00366A11&quot;/&gt;&lt;wsp:rsid wsp:val=&quot;0036784E&quot;/&gt;&lt;wsp:rsid wsp:val=&quot;0038229F&quot;/&gt;&lt;wsp:rsid wsp:val=&quot;0038428D&quot;/&gt;&lt;wsp:rsid wsp:val=&quot;003912F5&quot;/&gt;&lt;wsp:rsid wsp:val=&quot;0039148A&quot;/&gt;&lt;wsp:rsid wsp:val=&quot;003A6A9F&quot;/&gt;&lt;wsp:rsid wsp:val=&quot;003B70C5&quot;/&gt;&lt;wsp:rsid wsp:val=&quot;003C7809&quot;/&gt;&lt;wsp:rsid wsp:val=&quot;003C7D5D&quot;/&gt;&lt;wsp:rsid wsp:val=&quot;003F28E8&quot;/&gt;&lt;wsp:rsid wsp:val=&quot;00410EB0&quot;/&gt;&lt;wsp:rsid wsp:val=&quot;00412BE5&quot;/&gt;&lt;wsp:rsid wsp:val=&quot;00413B47&quot;/&gt;&lt;wsp:rsid wsp:val=&quot;00417578&quot;/&gt;&lt;wsp:rsid wsp:val=&quot;00420301&quot;/&gt;&lt;wsp:rsid wsp:val=&quot;004234CF&quot;/&gt;&lt;wsp:rsid wsp:val=&quot;00424A6F&quot;/&gt;&lt;wsp:rsid wsp:val=&quot;00441BF7&quot;/&gt;&lt;wsp:rsid wsp:val=&quot;00443363&quot;/&gt;&lt;wsp:rsid wsp:val=&quot;00462682&quot;/&gt;&lt;wsp:rsid wsp:val=&quot;00467935&quot;/&gt;&lt;wsp:rsid wsp:val=&quot;00485C6A&quot;/&gt;&lt;wsp:rsid wsp:val=&quot;00487DAC&quot;/&gt;&lt;wsp:rsid wsp:val=&quot;00490481&quot;/&gt;&lt;wsp:rsid wsp:val=&quot;004947C6&quot;/&gt;&lt;wsp:rsid wsp:val=&quot;004A1233&quot;/&gt;&lt;wsp:rsid wsp:val=&quot;004A5590&quot;/&gt;&lt;wsp:rsid wsp:val=&quot;004D179F&quot;/&gt;&lt;wsp:rsid wsp:val=&quot;004D7D27&quot;/&gt;&lt;wsp:rsid wsp:val=&quot;004F251E&quot;/&gt;&lt;wsp:rsid wsp:val=&quot;0050575B&quot;/&gt;&lt;wsp:rsid wsp:val=&quot;0052457B&quot;/&gt;&lt;wsp:rsid wsp:val=&quot;00526165&quot;/&gt;&lt;wsp:rsid wsp:val=&quot;0053782C&quot;/&gt;&lt;wsp:rsid wsp:val=&quot;00543053&quot;/&gt;&lt;wsp:rsid wsp:val=&quot;0055273A&quot;/&gt;&lt;wsp:rsid wsp:val=&quot;00562A31&quot;/&gt;&lt;wsp:rsid wsp:val=&quot;00565296&quot;/&gt;&lt;wsp:rsid wsp:val=&quot;005709E4&quot;/&gt;&lt;wsp:rsid wsp:val=&quot;00596A67&quot;/&gt;&lt;wsp:rsid wsp:val=&quot;005A472A&quot;/&gt;&lt;wsp:rsid wsp:val=&quot;005A534F&quot;/&gt;&lt;wsp:rsid wsp:val=&quot;005B32D6&quot;/&gt;&lt;wsp:rsid wsp:val=&quot;005C194F&quot;/&gt;&lt;wsp:rsid wsp:val=&quot;005C2E58&quot;/&gt;&lt;wsp:rsid wsp:val=&quot;005D215B&quot;/&gt;&lt;wsp:rsid wsp:val=&quot;005D52A4&quot;/&gt;&lt;wsp:rsid wsp:val=&quot;005E5CF3&quot;/&gt;&lt;wsp:rsid wsp:val=&quot;006304B9&quot;/&gt;&lt;wsp:rsid wsp:val=&quot;006347A4&quot;/&gt;&lt;wsp:rsid wsp:val=&quot;006658CF&quot;/&gt;&lt;wsp:rsid wsp:val=&quot;0069317D&quot;/&gt;&lt;wsp:rsid wsp:val=&quot;00695A91&quot;/&gt;&lt;wsp:rsid wsp:val=&quot;006A4B1D&quot;/&gt;&lt;wsp:rsid wsp:val=&quot;006A63FC&quot;/&gt;&lt;wsp:rsid wsp:val=&quot;006C20F5&quot;/&gt;&lt;wsp:rsid wsp:val=&quot;006C330A&quot;/&gt;&lt;wsp:rsid wsp:val=&quot;006C34D9&quot;/&gt;&lt;wsp:rsid wsp:val=&quot;006D6E95&quot;/&gt;&lt;wsp:rsid wsp:val=&quot;006F36E0&quot;/&gt;&lt;wsp:rsid wsp:val=&quot;00711E15&quot;/&gt;&lt;wsp:rsid wsp:val=&quot;00722A58&quot;/&gt;&lt;wsp:rsid wsp:val=&quot;007235B8&quot;/&gt;&lt;wsp:rsid wsp:val=&quot;0073236C&quot;/&gt;&lt;wsp:rsid wsp:val=&quot;007333B6&quot;/&gt;&lt;wsp:rsid wsp:val=&quot;00740AAF&quot;/&gt;&lt;wsp:rsid wsp:val=&quot;00753A02&quot;/&gt;&lt;wsp:rsid wsp:val=&quot;0076366F&quot;/&gt;&lt;wsp:rsid wsp:val=&quot;00787F69&quot;/&gt;&lt;wsp:rsid wsp:val=&quot;00791B0F&quot;/&gt;&lt;wsp:rsid wsp:val=&quot;007920FE&quot;/&gt;&lt;wsp:rsid wsp:val=&quot;007A2007&quot;/&gt;&lt;wsp:rsid wsp:val=&quot;007A51E8&quot;/&gt;&lt;wsp:rsid wsp:val=&quot;007A7BBA&quot;/&gt;&lt;wsp:rsid wsp:val=&quot;007B11DB&quot;/&gt;&lt;wsp:rsid wsp:val=&quot;007B28C0&quot;/&gt;&lt;wsp:rsid wsp:val=&quot;007B6440&quot;/&gt;&lt;wsp:rsid wsp:val=&quot;007D11F5&quot;/&gt;&lt;wsp:rsid wsp:val=&quot;007D4AE5&quot;/&gt;&lt;wsp:rsid wsp:val=&quot;007D5EF8&quot;/&gt;&lt;wsp:rsid wsp:val=&quot;007E52C2&quot;/&gt;&lt;wsp:rsid wsp:val=&quot;007F0B9C&quot;/&gt;&lt;wsp:rsid wsp:val=&quot;007F1951&quot;/&gt;&lt;wsp:rsid wsp:val=&quot;007F4217&quot;/&gt;&lt;wsp:rsid wsp:val=&quot;007F7D42&quot;/&gt;&lt;wsp:rsid wsp:val=&quot;008005B7&quot;/&gt;&lt;wsp:rsid wsp:val=&quot;00804A52&quot;/&gt;&lt;wsp:rsid wsp:val=&quot;00832573&quot;/&gt;&lt;wsp:rsid wsp:val=&quot;0083492F&quot;/&gt;&lt;wsp:rsid wsp:val=&quot;00853719&quot;/&gt;&lt;wsp:rsid wsp:val=&quot;008651E8&quot;/&gt;&lt;wsp:rsid wsp:val=&quot;00865BD1&quot;/&gt;&lt;wsp:rsid wsp:val=&quot;00872BC1&quot;/&gt;&lt;wsp:rsid wsp:val=&quot;00877CEB&quot;/&gt;&lt;wsp:rsid wsp:val=&quot;008A490F&quot;/&gt;&lt;wsp:rsid wsp:val=&quot;008C3F5A&quot;/&gt;&lt;wsp:rsid wsp:val=&quot;008C507C&quot;/&gt;&lt;wsp:rsid wsp:val=&quot;008F0944&quot;/&gt;&lt;wsp:rsid wsp:val=&quot;008F1247&quot;/&gt;&lt;wsp:rsid wsp:val=&quot;008F799A&quot;/&gt;&lt;wsp:rsid wsp:val=&quot;00905679&quot;/&gt;&lt;wsp:rsid wsp:val=&quot;00914C8F&quot;/&gt;&lt;wsp:rsid wsp:val=&quot;00917E5C&quot;/&gt;&lt;wsp:rsid wsp:val=&quot;009379D6&quot;/&gt;&lt;wsp:rsid wsp:val=&quot;009379E4&quot;/&gt;&lt;wsp:rsid wsp:val=&quot;00945858&quot;/&gt;&lt;wsp:rsid wsp:val=&quot;00946E72&quot;/&gt;&lt;wsp:rsid wsp:val=&quot;00956DDF&quot;/&gt;&lt;wsp:rsid wsp:val=&quot;009705B6&quot;/&gt;&lt;wsp:rsid wsp:val=&quot;0097061D&quot;/&gt;&lt;wsp:rsid wsp:val=&quot;0098655B&quot;/&gt;&lt;wsp:rsid wsp:val=&quot;00992DB0&quot;/&gt;&lt;wsp:rsid wsp:val=&quot;009942FA&quot;/&gt;&lt;wsp:rsid wsp:val=&quot;009B11A8&quot;/&gt;&lt;wsp:rsid wsp:val=&quot;009B46AA&quot;/&gt;&lt;wsp:rsid wsp:val=&quot;009D01BB&quot;/&gt;&lt;wsp:rsid wsp:val=&quot;009E221C&quot;/&gt;&lt;wsp:rsid wsp:val=&quot;00A05EC2&quot;/&gt;&lt;wsp:rsid wsp:val=&quot;00A24025&quot;/&gt;&lt;wsp:rsid wsp:val=&quot;00A27E8F&quot;/&gt;&lt;wsp:rsid wsp:val=&quot;00A442F3&quot;/&gt;&lt;wsp:rsid wsp:val=&quot;00A5025A&quot;/&gt;&lt;wsp:rsid wsp:val=&quot;00A60E28&quot;/&gt;&lt;wsp:rsid wsp:val=&quot;00A61C27&quot;/&gt;&lt;wsp:rsid wsp:val=&quot;00A7622F&quot;/&gt;&lt;wsp:rsid wsp:val=&quot;00A81044&quot;/&gt;&lt;wsp:rsid wsp:val=&quot;00A91E53&quot;/&gt;&lt;wsp:rsid wsp:val=&quot;00A929E8&quot;/&gt;&lt;wsp:rsid wsp:val=&quot;00A94485&quot;/&gt;&lt;wsp:rsid wsp:val=&quot;00A97B10&quot;/&gt;&lt;wsp:rsid wsp:val=&quot;00AA70B8&quot;/&gt;&lt;wsp:rsid wsp:val=&quot;00AC0B76&quot;/&gt;&lt;wsp:rsid wsp:val=&quot;00AC51CB&quot;/&gt;&lt;wsp:rsid wsp:val=&quot;00AC6896&quot;/&gt;&lt;wsp:rsid wsp:val=&quot;00AD778F&quot;/&gt;&lt;wsp:rsid wsp:val=&quot;00AE488B&quot;/&gt;&lt;wsp:rsid wsp:val=&quot;00AF68FD&quot;/&gt;&lt;wsp:rsid wsp:val=&quot;00B2668E&quot;/&gt;&lt;wsp:rsid wsp:val=&quot;00B32A35&quot;/&gt;&lt;wsp:rsid wsp:val=&quot;00B5414C&quot;/&gt;&lt;wsp:rsid wsp:val=&quot;00B64EE7&quot;/&gt;&lt;wsp:rsid wsp:val=&quot;00B75B4D&quot;/&gt;&lt;wsp:rsid wsp:val=&quot;00B769FA&quot;/&gt;&lt;wsp:rsid wsp:val=&quot;00B8316B&quot;/&gt;&lt;wsp:rsid wsp:val=&quot;00B87902&quot;/&gt;&lt;wsp:rsid wsp:val=&quot;00B919A5&quot;/&gt;&lt;wsp:rsid wsp:val=&quot;00B972A8&quot;/&gt;&lt;wsp:rsid wsp:val=&quot;00BB341B&quot;/&gt;&lt;wsp:rsid wsp:val=&quot;00BB755B&quot;/&gt;&lt;wsp:rsid wsp:val=&quot;00BB7F70&quot;/&gt;&lt;wsp:rsid wsp:val=&quot;00BE6E71&quot;/&gt;&lt;wsp:rsid wsp:val=&quot;00BE71EC&quot;/&gt;&lt;wsp:rsid wsp:val=&quot;00BF6CB6&quot;/&gt;&lt;wsp:rsid wsp:val=&quot;00C11DAC&quot;/&gt;&lt;wsp:rsid wsp:val=&quot;00C27971&quot;/&gt;&lt;wsp:rsid wsp:val=&quot;00C76329&quot;/&gt;&lt;wsp:rsid wsp:val=&quot;00C853AC&quot;/&gt;&lt;wsp:rsid wsp:val=&quot;00C85E10&quot;/&gt;&lt;wsp:rsid wsp:val=&quot;00C86D8C&quot;/&gt;&lt;wsp:rsid wsp:val=&quot;00C964C0&quot;/&gt;&lt;wsp:rsid wsp:val=&quot;00CA7267&quot;/&gt;&lt;wsp:rsid wsp:val=&quot;00CA790F&quot;/&gt;&lt;wsp:rsid wsp:val=&quot;00CB2217&quot;/&gt;&lt;wsp:rsid wsp:val=&quot;00CC098F&quot;/&gt;&lt;wsp:rsid wsp:val=&quot;00CC17F2&quot;/&gt;&lt;wsp:rsid wsp:val=&quot;00CC7656&quot;/&gt;&lt;wsp:rsid wsp:val=&quot;00CE0C44&quot;/&gt;&lt;wsp:rsid wsp:val=&quot;00CE3329&quot;/&gt;&lt;wsp:rsid wsp:val=&quot;00CF1B39&quot;/&gt;&lt;wsp:rsid wsp:val=&quot;00D03AF4&quot;/&gt;&lt;wsp:rsid wsp:val=&quot;00D131B0&quot;/&gt;&lt;wsp:rsid wsp:val=&quot;00D268A4&quot;/&gt;&lt;wsp:rsid wsp:val=&quot;00D27E12&quot;/&gt;&lt;wsp:rsid wsp:val=&quot;00D37721&quot;/&gt;&lt;wsp:rsid wsp:val=&quot;00D41868&quot;/&gt;&lt;wsp:rsid wsp:val=&quot;00D52F57&quot;/&gt;&lt;wsp:rsid wsp:val=&quot;00DB5CF7&quot;/&gt;&lt;wsp:rsid wsp:val=&quot;00DC4EF9&quot;/&gt;&lt;wsp:rsid wsp:val=&quot;00DD057E&quot;/&gt;&lt;wsp:rsid wsp:val=&quot;00DD3DEB&quot;/&gt;&lt;wsp:rsid wsp:val=&quot;00DD644A&quot;/&gt;&lt;wsp:rsid wsp:val=&quot;00DE018A&quot;/&gt;&lt;wsp:rsid wsp:val=&quot;00DE15E4&quot;/&gt;&lt;wsp:rsid wsp:val=&quot;00DE3D30&quot;/&gt;&lt;wsp:rsid wsp:val=&quot;00DF2119&quot;/&gt;&lt;wsp:rsid wsp:val=&quot;00E15EF6&quot;/&gt;&lt;wsp:rsid wsp:val=&quot;00E172AE&quot;/&gt;&lt;wsp:rsid wsp:val=&quot;00E26450&quot;/&gt;&lt;wsp:rsid wsp:val=&quot;00E3173E&quot;/&gt;&lt;wsp:rsid wsp:val=&quot;00E34BD2&quot;/&gt;&lt;wsp:rsid wsp:val=&quot;00E35C77&quot;/&gt;&lt;wsp:rsid wsp:val=&quot;00E64CD8&quot;/&gt;&lt;wsp:rsid wsp:val=&quot;00E76030&quot;/&gt;&lt;wsp:rsid wsp:val=&quot;00E768FB&quot;/&gt;&lt;wsp:rsid wsp:val=&quot;00EA5AC3&quot;/&gt;&lt;wsp:rsid wsp:val=&quot;00EB2708&quot;/&gt;&lt;wsp:rsid wsp:val=&quot;00EB6E93&quot;/&gt;&lt;wsp:rsid wsp:val=&quot;00EC211F&quot;/&gt;&lt;wsp:rsid wsp:val=&quot;00EC33BA&quot;/&gt;&lt;wsp:rsid wsp:val=&quot;00ED53D3&quot;/&gt;&lt;wsp:rsid wsp:val=&quot;00EE56B5&quot;/&gt;&lt;wsp:rsid wsp:val=&quot;00EF74FD&quot;/&gt;&lt;wsp:rsid wsp:val=&quot;00F158A5&quot;/&gt;&lt;wsp:rsid wsp:val=&quot;00F2353E&quot;/&gt;&lt;wsp:rsid wsp:val=&quot;00F4057F&quot;/&gt;&lt;wsp:rsid wsp:val=&quot;00F6363B&quot;/&gt;&lt;wsp:rsid wsp:val=&quot;00F665FA&quot;/&gt;&lt;wsp:rsid wsp:val=&quot;00F73336&quot;/&gt;&lt;wsp:rsid wsp:val=&quot;00F75BD5&quot;/&gt;&lt;wsp:rsid wsp:val=&quot;00F807A4&quot;/&gt;&lt;wsp:rsid wsp:val=&quot;00F87DB0&quot;/&gt;&lt;wsp:rsid wsp:val=&quot;00F906A7&quot;/&gt;&lt;wsp:rsid wsp:val=&quot;00F90C9C&quot;/&gt;&lt;wsp:rsid wsp:val=&quot;00F9370E&quot;/&gt;&lt;wsp:rsid wsp:val=&quot;00FA0E68&quot;/&gt;&lt;wsp:rsid wsp:val=&quot;00FA3382&quot;/&gt;&lt;wsp:rsid wsp:val=&quot;00FB27F8&quot;/&gt;&lt;wsp:rsid wsp:val=&quot;00FC1FEC&quot;/&gt;&lt;wsp:rsid wsp:val=&quot;00FF0498&quot;/&gt;&lt;/wsp:rsids&gt;&lt;/w:docPr&gt;&lt;w:body&gt;&lt;w:p wsp:rsidR=&quot;00000000&quot; wsp:rsidRDefault=&quot;000754F7&quot;&gt;&lt;m:oMathPara&gt;&lt;m:oMath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R2&lt;/m:t&gt;&lt;/m:r&gt;&lt;/m:num&gt;&lt;m:den&gt;&lt;m:eqArr&gt;&lt;m:eqArrPr&gt;&lt;m:ctrlPr&gt;&lt;w:rPr&gt;&lt;w:rFonts w:ascii=&quot;Cambria Math&quot; w:h-ansi=&quot;Cambria Math&quot;/&gt;&lt;wx:font wx:val=&quot;Cambria Math&quot;/&gt;&lt;w:i/&gt;&lt;/w:rPr&gt;&lt;/m:ctrlPr&gt;&lt;/m:eqArrPr&gt;&lt;m:e&gt;&lt;m:r&gt;&lt;w:rPr&gt;&lt;w:rFonts w:ascii=&quot;Cambria Math&quot; w:h-ansi=&quot;Cambria Math&quot;/&gt;&lt;wx:font wx:val=&quot;Cambria Math&quot;/&gt;&lt;w:i/&gt;&lt;/w:rPr&gt;&lt;m:t&gt;R&lt;/m:t&gt;&lt;/m:r&gt;&lt;/m:e&gt;&lt;m:e/&gt;&lt;/m:eqArr&gt;&lt;m:r&gt;&lt;w:rPr&gt;&lt;w:rFonts w:ascii=&quot;Cambria Math&quot; w:h-ansi=&quot;Cambria Math&quot;/&gt;&lt;wx:font wx:val=&quot;Cambria Math&quot;/&gt;&lt;w:i/&gt;&lt;/w:rPr&gt;&lt;m:t&gt;1&lt;/m:t&gt;&lt;/m:r&gt;&lt;/m:den&gt;&lt;/m:f&gt;&lt;m:r&gt;&lt;w:rPr&gt;&lt;w:rFonts w:ascii=&quot;Cambria Math&quot; w:h-ansi=&quot;Cambria Math&quot;/&gt;&lt;wx:font wx:val=&quot;Cambria Math&quot;/&gt;&lt;w:i/&gt;&lt;/w:rPr&gt;&lt;m:t&gt;=2&lt;/m:t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</w:p>
    <w:p w:rsidR="00D64D9D" w:rsidRDefault="00000000" w:rsidP="00A975ED">
      <w:pPr>
        <w:pStyle w:val="Normal0"/>
        <w:spacing w:before="60"/>
        <w:jc w:val="both"/>
        <w:rPr>
          <w:color w:val="000000"/>
        </w:rPr>
      </w:pPr>
      <w:r>
        <w:rPr>
          <w:noProof/>
        </w:rPr>
        <w:pict>
          <v:group id="_x0000_s1028" style="position:absolute;left:0;text-align:left;margin-left:6in;margin-top:6.2pt;width:76.15pt;height:45pt;z-index:2" coordorigin="9565,2351" coordsize="1216,739" o:allowincell="f">
            <v:group id="_x0000_s1029" style="position:absolute;left:9565;top:2351;width:1216;height:739" coordorigin="9565,2351" coordsize="1216,739" o:allowincell="f">
              <v:group id="_x0000_s1030" style="position:absolute;left:9565;top:2351;width:1216;height:269" coordorigin="9565,2351" coordsize="1216,269" o:allowincell="f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9565;top:2480;width:250;height:0" o:connectortype="straight" o:allowincell="f"/>
                <v:rect id="_x0000_s1032" style="position:absolute;left:9815;top:2410;width:309;height:143" o:allowincell="f"/>
                <v:shape id="_x0000_s1033" type="#_x0000_t32" style="position:absolute;left:10124;top:2480;width:203;height:0" o:connectortype="straight" o:allowincell="f"/>
                <v:group id="_x0000_s1034" style="position:absolute;left:10327;top:2351;width:288;height:269" coordorigin="4860,2844" coordsize="446,406" o:allowincell="f">
                  <v:oval id="_x0000_s1035" style="position:absolute;left:4860;top:2844;width:406;height:406;visibility:visible" o:allowincell="f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36" type="#_x0000_t202" style="position:absolute;left:5006;top:2898;width:300;height:312;visibility:visible" o:allowincell="f" filled="f" stroked="f">
                    <v:textbox inset="0,0,0,0">
                      <w:txbxContent>
                        <w:p w:rsidR="00A975ED" w:rsidRPr="009942FA" w:rsidRDefault="000E0B9D" w:rsidP="00A975ED">
                          <w:pPr>
                            <w:pStyle w:val="Normal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shape>
                </v:group>
                <v:shape id="_x0000_s1037" type="#_x0000_t32" style="position:absolute;left:10578;top:2480;width:203;height:0" o:connectortype="straight" o:allowincell="f"/>
              </v:group>
              <v:group id="_x0000_s1038" style="position:absolute;left:9565;top:2480;width:1216;height:610" coordorigin="9565,2480" coordsize="1216,610" o:allowincell="f">
                <v:shape id="_x0000_s1039" type="#_x0000_t32" style="position:absolute;left:9565;top:2480;width:0;height:460" o:connectortype="straight" o:allowincell="f"/>
                <v:shape id="_x0000_s1040" type="#_x0000_t32" style="position:absolute;left:10781;top:2480;width:0;height:460" o:connectortype="straight" o:allowincell="f"/>
                <v:shape id="_x0000_s1041" type="#_x0000_t32" style="position:absolute;left:9565;top:2940;width:501;height:0" o:connectortype="straight" o:allowincell="f"/>
                <v:shape id="_x0000_s1042" type="#_x0000_t32" style="position:absolute;left:10066;top:2770;width:0;height:320" o:connectortype="straight" o:allowincell="f"/>
                <v:shape id="_x0000_s1043" type="#_x0000_t32" style="position:absolute;left:10110;top:2870;width:0;height:150" o:connectortype="straight" o:allowincell="f"/>
                <v:shape id="_x0000_s1044" type="#_x0000_t32" style="position:absolute;left:10124;top:2940;width:657;height:0" o:connectortype="straight" o:allowincell="f"/>
              </v:group>
            </v:group>
            <v:shape id="_x0000_s1045" type="#_x0000_t202" style="position:absolute;left:9762;top:2453;width:439;height:347" o:allowincell="f" filled="f" stroked="f">
              <v:textbox>
                <w:txbxContent>
                  <w:p w:rsidR="00A975ED" w:rsidRPr="009942FA" w:rsidRDefault="000E0B9D" w:rsidP="00A975ED">
                    <w:pPr>
                      <w:pStyle w:val="Normal0"/>
                      <w:rPr>
                        <w:sz w:val="18"/>
                        <w:szCs w:val="18"/>
                      </w:rPr>
                    </w:pPr>
                    <w:r>
                      <w:rPr>
                        <w:szCs w:val="18"/>
                      </w:rPr>
                      <w:t>R</w:t>
                    </w:r>
                  </w:p>
                </w:txbxContent>
              </v:textbox>
            </v:shape>
            <v:shape id="_x0000_s1046" type="#_x0000_t202" style="position:absolute;left:9998;top:2620;width:570;height:320" o:allowincell="f" filled="f" stroked="f">
              <v:textbox>
                <w:txbxContent>
                  <w:p w:rsidR="00A975ED" w:rsidRPr="009942FA" w:rsidRDefault="000E0B9D" w:rsidP="00A975ED">
                    <w:pPr>
                      <w:pStyle w:val="Normal0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cs"/>
                        <w:szCs w:val="18"/>
                      </w:rPr>
                      <w:t>ξ, r</w:t>
                    </w:r>
                  </w:p>
                </w:txbxContent>
              </v:textbox>
            </v:shape>
          </v:group>
        </w:pict>
      </w:r>
      <w:proofErr w:type="spellStart"/>
      <w:r w:rsidR="000E0B9D" w:rsidRPr="00B520DD">
        <w:rPr>
          <w:b/>
          <w:szCs w:val="26"/>
        </w:rPr>
        <w:t>Câu</w:t>
      </w:r>
      <w:proofErr w:type="spellEnd"/>
      <w:r w:rsidR="000E0B9D" w:rsidRPr="00B520DD">
        <w:rPr>
          <w:b/>
          <w:szCs w:val="26"/>
        </w:rPr>
        <w:t xml:space="preserve"> 4. </w:t>
      </w:r>
      <w:r w:rsidR="000E0B9D" w:rsidRPr="007E46E3">
        <w:rPr>
          <w:rFonts w:hint="cs"/>
          <w:color w:val="000000"/>
        </w:rPr>
        <w:t xml:space="preserve">Cho </w:t>
      </w:r>
      <w:proofErr w:type="spellStart"/>
      <w:r w:rsidR="000E0B9D" w:rsidRPr="007E46E3">
        <w:rPr>
          <w:rFonts w:hint="cs"/>
          <w:color w:val="000000"/>
        </w:rPr>
        <w:t>mạch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điện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như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hình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vẽ</w:t>
      </w:r>
      <w:proofErr w:type="spellEnd"/>
      <w:r w:rsidR="000E0B9D" w:rsidRPr="007E46E3">
        <w:rPr>
          <w:rFonts w:hint="cs"/>
          <w:color w:val="000000"/>
        </w:rPr>
        <w:t xml:space="preserve">, </w:t>
      </w:r>
      <w:proofErr w:type="spellStart"/>
      <w:r w:rsidR="000E0B9D" w:rsidRPr="007E46E3">
        <w:rPr>
          <w:rFonts w:hint="cs"/>
          <w:color w:val="000000"/>
        </w:rPr>
        <w:t>bỏ</w:t>
      </w:r>
      <w:proofErr w:type="spellEnd"/>
      <w:r w:rsidR="000E0B9D" w:rsidRPr="007E46E3">
        <w:rPr>
          <w:rFonts w:hint="cs"/>
          <w:color w:val="000000"/>
        </w:rPr>
        <w:t xml:space="preserve"> qua </w:t>
      </w:r>
      <w:proofErr w:type="spellStart"/>
      <w:r w:rsidR="000E0B9D" w:rsidRPr="007E46E3">
        <w:rPr>
          <w:rFonts w:hint="cs"/>
          <w:color w:val="000000"/>
        </w:rPr>
        <w:t>các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điện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trở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dây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nối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và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ampe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kế</w:t>
      </w:r>
      <w:proofErr w:type="spellEnd"/>
      <w:r w:rsidR="000E0B9D" w:rsidRPr="007E46E3">
        <w:rPr>
          <w:rFonts w:hint="cs"/>
          <w:color w:val="000000"/>
        </w:rPr>
        <w:t>,</w:t>
      </w:r>
      <w:r w:rsidR="000E0B9D" w:rsidRPr="007E46E3">
        <w:rPr>
          <w:color w:val="000000"/>
          <w:lang w:val="vi-VN"/>
        </w:rPr>
        <w:t xml:space="preserve"> </w:t>
      </w:r>
      <w:r w:rsidR="000E0B9D" w:rsidRPr="007E46E3">
        <w:rPr>
          <w:rFonts w:hint="cs"/>
          <w:color w:val="000000"/>
        </w:rPr>
        <w:t xml:space="preserve">ξ = 6 </w:t>
      </w:r>
      <w:r w:rsidR="000E0B9D" w:rsidRPr="007E46E3">
        <w:rPr>
          <w:color w:val="000000"/>
        </w:rPr>
        <w:t>V,</w:t>
      </w:r>
    </w:p>
    <w:p w:rsidR="0065520B" w:rsidRDefault="000E0B9D" w:rsidP="00A975ED">
      <w:pPr>
        <w:pStyle w:val="Normal0"/>
        <w:spacing w:before="60"/>
        <w:jc w:val="both"/>
        <w:rPr>
          <w:lang w:val="fr-FR"/>
        </w:rPr>
      </w:pPr>
      <w:r w:rsidRPr="007E46E3">
        <w:rPr>
          <w:lang w:val="fr-FR"/>
        </w:rPr>
        <w:t>r = 1</w:t>
      </w:r>
      <w:r w:rsidRPr="007E46E3">
        <w:rPr>
          <w:lang w:val="vi-VN"/>
        </w:rPr>
        <w:t xml:space="preserve">,5 </w:t>
      </w:r>
      <w:r w:rsidRPr="007E46E3">
        <w:rPr>
          <w:rFonts w:hint="cs"/>
          <w:lang w:val="fr-FR"/>
        </w:rPr>
        <w:t xml:space="preserve">Ω, </w:t>
      </w:r>
      <w:proofErr w:type="spellStart"/>
      <w:r w:rsidRPr="007E46E3">
        <w:rPr>
          <w:rFonts w:hint="cs"/>
          <w:lang w:val="fr-FR"/>
        </w:rPr>
        <w:t>ampe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kế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chỉ</w:t>
      </w:r>
      <w:proofErr w:type="spellEnd"/>
      <w:r w:rsidRPr="007E46E3">
        <w:rPr>
          <w:rFonts w:hint="cs"/>
          <w:lang w:val="fr-FR"/>
        </w:rPr>
        <w:t xml:space="preserve"> 0,</w:t>
      </w:r>
      <w:r w:rsidRPr="007E46E3">
        <w:rPr>
          <w:lang w:val="vi-VN"/>
        </w:rPr>
        <w:t>2</w:t>
      </w:r>
      <w:r w:rsidRPr="007E46E3">
        <w:rPr>
          <w:rFonts w:hint="cs"/>
          <w:lang w:val="fr-FR"/>
        </w:rPr>
        <w:t xml:space="preserve">5A. </w:t>
      </w:r>
      <w:proofErr w:type="spellStart"/>
      <w:r w:rsidRPr="007E46E3">
        <w:rPr>
          <w:rFonts w:hint="cs"/>
          <w:lang w:val="fr-FR"/>
        </w:rPr>
        <w:t>Giá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trị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của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điện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trở</w:t>
      </w:r>
      <w:proofErr w:type="spellEnd"/>
      <w:r w:rsidRPr="007E46E3">
        <w:rPr>
          <w:rFonts w:hint="cs"/>
          <w:lang w:val="fr-FR"/>
        </w:rPr>
        <w:t xml:space="preserve"> R là:</w:t>
      </w:r>
    </w:p>
    <w:p w:rsidR="00383078" w:rsidRPr="007E46E3" w:rsidRDefault="00000000" w:rsidP="00A975ED">
      <w:pPr>
        <w:pStyle w:val="Normal0"/>
        <w:spacing w:before="60"/>
        <w:ind w:firstLine="280"/>
        <w:jc w:val="both"/>
        <w:rPr>
          <w:lang w:val="fr-FR"/>
        </w:rPr>
      </w:pP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vi-VN"/>
        </w:rPr>
        <w:t>22,5</w:t>
      </w:r>
      <w:r w:rsidRPr="007E46E3">
        <w:rPr>
          <w:rFonts w:hint="cs"/>
          <w:color w:val="000000"/>
          <w:lang w:val="fr-FR"/>
        </w:rPr>
        <w:t>Ω</w:t>
      </w:r>
      <w:r w:rsidRPr="007E46E3">
        <w:rPr>
          <w:color w:val="000000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fr-FR"/>
        </w:rPr>
        <w:t>2</w:t>
      </w:r>
      <w:r w:rsidRPr="007E46E3">
        <w:rPr>
          <w:color w:val="000000"/>
          <w:lang w:val="vi-VN"/>
        </w:rPr>
        <w:t xml:space="preserve">0,5 </w:t>
      </w:r>
      <w:r w:rsidRPr="007E46E3">
        <w:rPr>
          <w:rFonts w:hint="cs"/>
          <w:color w:val="000000"/>
          <w:lang w:val="fr-FR"/>
        </w:rPr>
        <w:t>Ω.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vi-VN"/>
        </w:rPr>
        <w:t>1</w:t>
      </w:r>
      <w:r w:rsidRPr="007E46E3">
        <w:rPr>
          <w:color w:val="000000"/>
          <w:lang w:val="fr-FR"/>
        </w:rPr>
        <w:t>1</w:t>
      </w:r>
      <w:r w:rsidRPr="007E46E3">
        <w:rPr>
          <w:color w:val="000000"/>
          <w:lang w:val="vi-VN"/>
        </w:rPr>
        <w:t>,5</w:t>
      </w:r>
      <w:r w:rsidRPr="007E46E3">
        <w:rPr>
          <w:rFonts w:hint="cs"/>
          <w:color w:val="000000"/>
          <w:lang w:val="fr-FR"/>
        </w:rPr>
        <w:t>Ω.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fr-FR"/>
        </w:rPr>
        <w:t>3</w:t>
      </w:r>
      <w:r w:rsidRPr="007E46E3">
        <w:rPr>
          <w:color w:val="000000"/>
          <w:lang w:val="vi-VN"/>
        </w:rPr>
        <w:t>0</w:t>
      </w:r>
      <w:r w:rsidRPr="007E46E3">
        <w:rPr>
          <w:rFonts w:hint="cs"/>
          <w:color w:val="000000"/>
          <w:lang w:val="fr-FR"/>
        </w:rPr>
        <w:t>Ω</w:t>
      </w:r>
    </w:p>
    <w:p w:rsidR="00E13DDD" w:rsidRPr="007E46E3" w:rsidRDefault="000E0B9D" w:rsidP="00E13DDD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5. </w:t>
      </w:r>
      <w:r w:rsidRPr="007E46E3">
        <w:rPr>
          <w:rFonts w:hint="cs"/>
          <w:color w:val="000000"/>
          <w:lang w:val="pt-BR"/>
        </w:rPr>
        <w:t xml:space="preserve">Một nguồn điện 9 V, điện trở trong 1 </w:t>
      </w:r>
      <w:r w:rsidRPr="007E46E3">
        <w:rPr>
          <w:rFonts w:hint="cs"/>
          <w:color w:val="000000"/>
        </w:rPr>
        <w:t>Ω</w:t>
      </w:r>
      <w:r w:rsidRPr="007E46E3">
        <w:rPr>
          <w:rFonts w:hint="cs"/>
          <w:color w:val="000000"/>
          <w:lang w:val="pt-BR"/>
        </w:rPr>
        <w:t xml:space="preserve"> được nối với mạch ngoài có hai điện trở giống nhau mắc nối</w:t>
      </w:r>
      <w:r w:rsidRPr="007E46E3">
        <w:rPr>
          <w:rFonts w:hint="cs"/>
          <w:lang w:val="pt-BR"/>
        </w:rPr>
        <w:t xml:space="preserve"> tiếp thì cường độ dòng điện qua nguồn là 1 A. Nếu 2 điện trở ở mạch ngoài mắc song song  thì cường độ dòng điện qua nguồn là</w:t>
      </w:r>
      <w:r w:rsidRPr="007E46E3">
        <w:rPr>
          <w:lang w:val="vi-VN"/>
        </w:rPr>
        <w:t xml:space="preserve"> 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pt-BR"/>
        </w:rPr>
        <w:t>3 A.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pt-BR"/>
        </w:rPr>
        <w:t>9/4 A.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pt-BR"/>
        </w:rPr>
        <w:t>2,5 A.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pt-BR"/>
        </w:rPr>
        <w:t>1/3 A.</w:t>
      </w:r>
    </w:p>
    <w:p w:rsidR="00AC7103" w:rsidRPr="007E46E3" w:rsidRDefault="000E0B9D" w:rsidP="00AC7103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6. </w:t>
      </w:r>
      <w:r w:rsidRPr="007E46E3">
        <w:rPr>
          <w:rFonts w:hint="cs"/>
          <w:color w:val="000000"/>
        </w:rPr>
        <w:t xml:space="preserve">Hai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đặt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gần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nhau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nếu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giảm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khoảng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cách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chúng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thì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vật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sẽ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G</w:t>
      </w:r>
      <w:r w:rsidRPr="007E46E3">
        <w:rPr>
          <w:rFonts w:hint="cs"/>
          <w:color w:val="000000"/>
        </w:rPr>
        <w:t>iảm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</w:t>
      </w:r>
      <w:proofErr w:type="spellEnd"/>
      <w:r w:rsidRPr="007E46E3">
        <w:rPr>
          <w:rFonts w:hint="cs"/>
          <w:color w:val="000000"/>
        </w:rPr>
        <w:t xml:space="preserve"> 4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>
        <w:rPr>
          <w:color w:val="000000"/>
        </w:rPr>
        <w:t>G</w:t>
      </w:r>
      <w:r w:rsidRPr="007E46E3">
        <w:rPr>
          <w:rFonts w:hint="cs"/>
          <w:color w:val="000000"/>
        </w:rPr>
        <w:t>iảm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T</w:t>
      </w:r>
      <w:r w:rsidRPr="007E46E3">
        <w:rPr>
          <w:rFonts w:hint="cs"/>
          <w:color w:val="000000"/>
        </w:rPr>
        <w:t>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lên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T</w:t>
      </w:r>
      <w:r w:rsidRPr="007E46E3">
        <w:rPr>
          <w:rFonts w:hint="cs"/>
          <w:color w:val="000000"/>
        </w:rPr>
        <w:t>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lên</w:t>
      </w:r>
      <w:proofErr w:type="spellEnd"/>
      <w:r w:rsidRPr="007E46E3">
        <w:rPr>
          <w:rFonts w:hint="cs"/>
          <w:color w:val="000000"/>
        </w:rPr>
        <w:t xml:space="preserve"> 4 </w:t>
      </w:r>
      <w:proofErr w:type="spellStart"/>
      <w:r w:rsidRPr="007E46E3">
        <w:rPr>
          <w:rFonts w:hint="cs"/>
          <w:color w:val="000000"/>
        </w:rPr>
        <w:t>lần</w:t>
      </w:r>
      <w:proofErr w:type="spellEnd"/>
      <w:r w:rsidRPr="007E46E3">
        <w:rPr>
          <w:color w:val="000000"/>
        </w:rPr>
        <w:t>.</w:t>
      </w:r>
    </w:p>
    <w:p w:rsidR="009174A2" w:rsidRDefault="000E0B9D" w:rsidP="009174A2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7. </w:t>
      </w:r>
      <w:proofErr w:type="spellStart"/>
      <w:r w:rsidRPr="007E46E3">
        <w:rPr>
          <w:rFonts w:hint="cs"/>
        </w:rPr>
        <w:t>Đường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đặc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trưng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– </w:t>
      </w:r>
      <w:proofErr w:type="spellStart"/>
      <w:r w:rsidRPr="007E46E3">
        <w:rPr>
          <w:rFonts w:hint="cs"/>
        </w:rPr>
        <w:t>ampe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khí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dạng</w:t>
      </w:r>
      <w:proofErr w:type="spellEnd"/>
      <w:r w:rsidRPr="007E46E3">
        <w:rPr>
          <w:rFonts w:hint="cs"/>
        </w:rPr>
        <w:t>:</w:t>
      </w:r>
    </w:p>
    <w:p w:rsidR="00D64D9D" w:rsidRDefault="00D64D9D" w:rsidP="009174A2">
      <w:pPr>
        <w:pStyle w:val="Normal0"/>
        <w:spacing w:before="60"/>
        <w:jc w:val="both"/>
      </w:pPr>
    </w:p>
    <w:p w:rsidR="00A02F83" w:rsidRDefault="00000000" w:rsidP="009174A2">
      <w:pPr>
        <w:pStyle w:val="Normal0"/>
        <w:spacing w:before="60"/>
        <w:ind w:firstLine="280"/>
        <w:jc w:val="both"/>
      </w:pPr>
      <w:r>
        <w:rPr>
          <w:noProof/>
        </w:rPr>
        <w:pict>
          <v:group id="_x0000_s1047" style="position:absolute;left:0;text-align:left;margin-left:-10.8pt;margin-top:5.35pt;width:475.7pt;height:85.9pt;z-index:3" coordorigin="977,3552" coordsize="9550,1649">
            <v:group id="_x0000_s1048" style="position:absolute;left:1622;top:4687;width:8032;height:514" coordorigin="1997,4868" coordsize="8032,514" o:allowincell="f">
              <v:shape id="_x0000_s1049" type="#_x0000_t202" style="position:absolute;left:1997;top:4915;width:415;height:467" o:allowincell="f" filled="f" stroked="f">
                <v:textbox>
                  <w:txbxContent>
                    <w:p w:rsidR="009174A2" w:rsidRPr="0077181F" w:rsidRDefault="000E0B9D" w:rsidP="009174A2">
                      <w:pPr>
                        <w:pStyle w:val="Normal0"/>
                      </w:pPr>
                      <w:r>
                        <w:t>A</w:t>
                      </w:r>
                    </w:p>
                  </w:txbxContent>
                </v:textbox>
              </v:shape>
              <v:shape id="_x0000_s1050" type="#_x0000_t202" style="position:absolute;left:4644;top:4915;width:415;height:467" o:allowincell="f" filled="f" stroked="f">
                <v:textbox>
                  <w:txbxContent>
                    <w:p w:rsidR="009174A2" w:rsidRPr="0077181F" w:rsidRDefault="000E0B9D" w:rsidP="009174A2">
                      <w:pPr>
                        <w:pStyle w:val="Normal0"/>
                      </w:pPr>
                      <w:r>
                        <w:t>B</w:t>
                      </w:r>
                    </w:p>
                  </w:txbxContent>
                </v:textbox>
              </v:shape>
              <v:shape id="_x0000_s1051" type="#_x0000_t202" style="position:absolute;left:7375;top:4886;width:415;height:467" o:allowincell="f" filled="f" stroked="f">
                <v:textbox>
                  <w:txbxContent>
                    <w:p w:rsidR="009174A2" w:rsidRPr="0077181F" w:rsidRDefault="000E0B9D" w:rsidP="009174A2">
                      <w:pPr>
                        <w:pStyle w:val="Normal0"/>
                      </w:pPr>
                      <w:r>
                        <w:t>C</w:t>
                      </w:r>
                    </w:p>
                  </w:txbxContent>
                </v:textbox>
              </v:shape>
              <v:shape id="_x0000_s1052" type="#_x0000_t202" style="position:absolute;left:9614;top:4868;width:415;height:467" o:allowincell="f" filled="f" stroked="f">
                <v:textbox>
                  <w:txbxContent>
                    <w:p w:rsidR="009174A2" w:rsidRPr="003946C4" w:rsidRDefault="000E0B9D" w:rsidP="009174A2">
                      <w:pPr>
                        <w:pStyle w:val="Normal0"/>
                        <w:rPr>
                          <w:color w:val="000000"/>
                        </w:rPr>
                      </w:pPr>
                      <w:r w:rsidRPr="003946C4">
                        <w:rPr>
                          <w:color w:val="000000"/>
                        </w:rPr>
                        <w:t>D</w:t>
                      </w:r>
                    </w:p>
                  </w:txbxContent>
                </v:textbox>
              </v:shape>
            </v:group>
            <v:group id="_x0000_s1053" style="position:absolute;left:977;top:3552;width:9550;height:1330" coordorigin="977,3552" coordsize="9550,1330" o:allowincell="f">
              <v:group id="_x0000_s1054" style="position:absolute;left:977;top:3552;width:9550;height:1270" coordorigin="977,3552" coordsize="9550,1270" o:allowincell="f">
                <v:group id="_x0000_s1055" style="position:absolute;left:977;top:3552;width:9550;height:1270" coordorigin="1250,4600" coordsize="9550,1270" o:allowincell="f">
                  <v:group id="_x0000_s1056" style="position:absolute;left:1250;top:4640;width:1980;height:1230" coordorigin="1250,4860" coordsize="1980,1230" o:allowincell="f">
                    <v:group id="_x0000_s1057" style="position:absolute;left:1610;top:4870;width:1420;height:970" coordorigin="1200,4870" coordsize="1420,970" o:allowincell="f">
                      <v:shape id="_x0000_s1058" type="#_x0000_t32" style="position:absolute;left:1200;top:4870;width:0;height:970;flip:y" o:connectortype="straight" o:allowincell="f">
                        <v:stroke endarrow="open"/>
                      </v:shape>
                      <v:shape id="_x0000_s1059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060" type="#_x0000_t202" style="position:absolute;left:1250;top:4860;width:390;height:390" o:allowincell="f" filled="f" stroked="f">
                      <v:textbox>
                        <w:txbxContent>
                          <w:p w:rsidR="009174A2" w:rsidRPr="004C43C3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4C43C3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61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62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063" style="position:absolute;left:3800;top:4640;width:1980;height:1230" coordorigin="1250,4860" coordsize="1980,1230" o:allowincell="f">
                    <v:group id="_x0000_s1064" style="position:absolute;left:1610;top:4870;width:1420;height:970" coordorigin="1200,4870" coordsize="1420,970" o:allowincell="f">
                      <v:shape id="_x0000_s1065" type="#_x0000_t32" style="position:absolute;left:1200;top:4870;width:0;height:970;flip:y" o:connectortype="straight" o:allowincell="f">
                        <v:stroke endarrow="open"/>
                      </v:shape>
                      <v:shape id="_x0000_s1066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067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68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69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070" style="position:absolute;left:6580;top:4610;width:1980;height:1230" coordorigin="1250,4860" coordsize="1980,1230" o:allowincell="f">
                    <v:group id="_x0000_s1071" style="position:absolute;left:1610;top:4870;width:1420;height:970" coordorigin="1200,4870" coordsize="1420,970" o:allowincell="f">
                      <v:shape id="_x0000_s1072" type="#_x0000_t32" style="position:absolute;left:1200;top:4870;width:0;height:970;flip:y" o:connectortype="straight" o:allowincell="f">
                        <v:stroke endarrow="open"/>
                      </v:shape>
                      <v:shape id="_x0000_s1073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074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75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76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  <v:group id="_x0000_s1077" style="position:absolute;left:8820;top:4600;width:1980;height:1230" coordorigin="1250,4860" coordsize="1980,1230" o:allowincell="f">
                    <v:group id="_x0000_s1078" style="position:absolute;left:1610;top:4870;width:1420;height:970" coordorigin="1200,4870" coordsize="1420,970" o:allowincell="f">
                      <v:shape id="_x0000_s1079" type="#_x0000_t32" style="position:absolute;left:1200;top:4870;width:0;height:970;flip:y" o:connectortype="straight" o:allowincell="f">
                        <v:stroke endarrow="open"/>
                      </v:shape>
                      <v:shape id="_x0000_s1080" type="#_x0000_t32" style="position:absolute;left:1200;top:5840;width:1420;height:0" o:connectortype="straight" o:allowincell="f">
                        <v:stroke endarrow="open"/>
                      </v:shape>
                    </v:group>
                    <v:shape id="_x0000_s1081" type="#_x0000_t202" style="position:absolute;left:1250;top:486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I</w:t>
                            </w:r>
                          </w:p>
                        </w:txbxContent>
                      </v:textbox>
                    </v:shape>
                    <v:shape id="_x0000_s1082" type="#_x0000_t202" style="position:absolute;left:1300;top:565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O</w:t>
                            </w:r>
                          </w:p>
                        </w:txbxContent>
                      </v:textbox>
                    </v:shape>
                    <v:shape id="_x0000_s1083" type="#_x0000_t202" style="position:absolute;left:2840;top:5700;width:390;height:390" o:allowincell="f" filled="f" stroked="f">
                      <v:textbox>
                        <w:txbxContent>
                          <w:p w:rsidR="009174A2" w:rsidRPr="001D537D" w:rsidRDefault="000E0B9D" w:rsidP="009174A2">
                            <w:pPr>
                              <w:pStyle w:val="Normal0"/>
                              <w:rPr>
                                <w:sz w:val="16"/>
                                <w:szCs w:val="16"/>
                              </w:rPr>
                            </w:pPr>
                            <w:r w:rsidRPr="001D537D">
                              <w:rPr>
                                <w:szCs w:val="16"/>
                              </w:rPr>
                              <w:t>U</w:t>
                            </w:r>
                          </w:p>
                        </w:txbxContent>
                      </v:textbox>
                    </v:shape>
                  </v:group>
                </v:group>
                <v:group id="_x0000_s1084" style="position:absolute;left:1340;top:3746;width:8722;height:849" coordorigin="1340,3746" coordsize="8722,849" o:allowincell="f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85" type="#_x0000_t19" style="position:absolute;left:6780;top:3792;width:610;height:714;rotation:11153166fd" o:allowincell="f" adj="-5423229,,,21427" path="wr-21600,-173,21600,43027,2725,,21600,21427nfewr-21600,-173,21600,43027,2725,,21600,21427l,21427nsxe">
                    <v:path o:connectlocs="2725,0;21600,21427;0,21427"/>
                  </v:shape>
                  <v:shape id="_x0000_s1086" type="#_x0000_t32" style="position:absolute;left:1340;top:3909;width:780;height:650;flip:y" o:connectortype="straight" o:allowincell="f"/>
                  <v:shape id="_x0000_s1087" type="#_x0000_t32" style="position:absolute;left:3887;top:4046;width:592;height:0" o:connectortype="straight" o:allowincell="f">
                    <v:stroke dashstyle="dash"/>
                  </v:shape>
                  <v:group id="_x0000_s1088" style="position:absolute;left:3917;top:4045;width:1129;height:550" coordorigin="8933,4011" coordsize="1129,550" o:allowincell="f">
                    <v:shape id="_x0000_s1089" type="#_x0000_t19" style="position:absolute;left:8933;top:4011;width:880;height:550;rotation:-390137fd;flip:x" o:allowincell="f" adj="-4102506,,,19177" path="wr-21600,-2423,21600,40777,9941,,21600,19177nfewr-21600,-2423,21600,40777,9941,,21600,19177l,19177nsxe">
                      <v:path o:connectlocs="9941,0;21600,19177;0,19177"/>
                    </v:shape>
                    <v:shape id="_x0000_s1090" type="#_x0000_t32" style="position:absolute;left:9435;top:4020;width:627;height:0" o:connectortype="straight" o:allowincell="f"/>
                  </v:group>
                  <v:group id="_x0000_s1091" style="position:absolute;left:8937;top:3746;width:1125;height:813" coordorigin="8937,3440" coordsize="1629,1119" o:allowincell="f">
                    <v:shape id="_x0000_s1092" type="#_x0000_t19" style="position:absolute;left:10062;top:3440;width:504;height:580;flip:y" o:allowincell="f" adj=",-947827" path="wr-21600,,21600,43200,,,20916,16205nfewr-21600,,21600,43200,,,20916,16205l,21600nsxe">
                      <v:path o:connectlocs="0,0;20916,16205;0,21600"/>
                    </v:shape>
                    <v:group id="_x0000_s1093" style="position:absolute;left:8937;top:4009;width:1129;height:550" coordorigin="8933,4011" coordsize="1129,550" o:allowincell="f">
                      <v:shape id="_x0000_s1094" type="#_x0000_t19" style="position:absolute;left:8933;top:4011;width:880;height:550;rotation:-390137fd;flip:x" o:allowincell="f" adj="-4102506,,,19177" path="wr-21600,-2423,21600,40777,9941,,21600,19177nfewr-21600,-2423,21600,40777,9941,,21600,19177l,19177nsxe">
                        <v:path o:connectlocs="9941,0;21600,19177;0,19177"/>
                      </v:shape>
                      <v:shape id="_x0000_s1095" type="#_x0000_t32" style="position:absolute;left:9435;top:4020;width:627;height:0" o:connectortype="straight" o:allowincell="f"/>
                    </v:group>
                  </v:group>
                  <v:shape id="_x0000_s1096" type="#_x0000_t32" style="position:absolute;left:8907;top:4168;width:298;height:0" o:connectortype="straight" o:allowincell="f">
                    <v:stroke dashstyle="dash"/>
                  </v:shape>
                  <v:shape id="_x0000_s1097" type="#_x0000_t32" style="position:absolute;left:9284;top:4159;width:0;height:373" o:connectortype="straight" o:allowincell="f">
                    <v:stroke dashstyle="dash"/>
                  </v:shape>
                  <v:shape id="_x0000_s1098" type="#_x0000_t32" style="position:absolute;left:9771;top:4179;width:0;height:373" o:connectortype="straight" o:allowincell="f">
                    <v:stroke dashstyle="dash"/>
                  </v:shape>
                </v:group>
              </v:group>
              <v:group id="_x0000_s1099" style="position:absolute;left:3514;top:3791;width:6822;height:1091" coordorigin="3514,3791" coordsize="6822,1091" o:allowincell="f">
                <v:shape id="_x0000_s1100" type="#_x0000_t202" style="position:absolute;left:3514;top:3791;width:556;height:467" o:allowincell="f" filled="f" stroked="f">
                  <v:textbox>
                    <w:txbxContent>
                      <w:p w:rsidR="009174A2" w:rsidRPr="001D537D" w:rsidRDefault="000E0B9D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I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bh</w:t>
                        </w:r>
                        <w:proofErr w:type="spellEnd"/>
                      </w:p>
                    </w:txbxContent>
                  </v:textbox>
                </v:shape>
                <v:shape id="_x0000_s1101" type="#_x0000_t202" style="position:absolute;left:9048;top:4453;width:786;height:420" o:allowincell="f" filled="f" stroked="f">
                  <v:textbox>
                    <w:txbxContent>
                      <w:p w:rsidR="009174A2" w:rsidRPr="001D537D" w:rsidRDefault="000E0B9D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U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</w:t>
                        </w:r>
                        <w:proofErr w:type="spellEnd"/>
                      </w:p>
                    </w:txbxContent>
                  </v:textbox>
                </v:shape>
                <v:shape id="_x0000_s1102" type="#_x0000_t202" style="position:absolute;left:8525;top:3909;width:556;height:467" o:allowincell="f" filled="f" stroked="f">
                  <v:textbox>
                    <w:txbxContent>
                      <w:p w:rsidR="009174A2" w:rsidRPr="001D537D" w:rsidRDefault="000E0B9D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I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bh</w:t>
                        </w:r>
                        <w:proofErr w:type="spellEnd"/>
                      </w:p>
                    </w:txbxContent>
                  </v:textbox>
                </v:shape>
                <v:shape id="_x0000_s1103" type="#_x0000_t202" style="position:absolute;left:9550;top:4462;width:786;height:420" o:allowincell="f" filled="f" stroked="f">
                  <v:textbox>
                    <w:txbxContent>
                      <w:p w:rsidR="009174A2" w:rsidRPr="001D537D" w:rsidRDefault="000E0B9D" w:rsidP="009174A2">
                        <w:pPr>
                          <w:pStyle w:val="Normal0"/>
                          <w:rPr>
                            <w:sz w:val="16"/>
                            <w:szCs w:val="16"/>
                            <w:vertAlign w:val="subscript"/>
                          </w:rPr>
                        </w:pPr>
                        <w:proofErr w:type="spellStart"/>
                        <w:r w:rsidRPr="001D537D">
                          <w:rPr>
                            <w:szCs w:val="16"/>
                          </w:rPr>
                          <w:t>U</w:t>
                        </w:r>
                        <w:r w:rsidRPr="001D537D">
                          <w:rPr>
                            <w:szCs w:val="16"/>
                            <w:vertAlign w:val="subscript"/>
                          </w:rPr>
                          <w:t>c</w:t>
                        </w:r>
                        <w:proofErr w:type="spellEnd"/>
                      </w:p>
                    </w:txbxContent>
                  </v:textbox>
                </v:shape>
              </v:group>
            </v:group>
          </v:group>
        </w:pict>
      </w:r>
    </w:p>
    <w:p w:rsidR="00D64D9D" w:rsidRDefault="000E0B9D">
      <w:pPr>
        <w:tabs>
          <w:tab w:val="left" w:pos="280"/>
        </w:tabs>
        <w:spacing w:before="60"/>
        <w:rPr>
          <w:b/>
        </w:rPr>
      </w:pPr>
      <w:r>
        <w:rPr>
          <w:b/>
        </w:rPr>
        <w:tab/>
      </w:r>
    </w:p>
    <w:p w:rsidR="00D64D9D" w:rsidRDefault="00D64D9D">
      <w:pPr>
        <w:tabs>
          <w:tab w:val="left" w:pos="280"/>
        </w:tabs>
        <w:spacing w:before="60"/>
        <w:rPr>
          <w:b/>
        </w:rPr>
      </w:pPr>
    </w:p>
    <w:p w:rsidR="00D64D9D" w:rsidRDefault="00D64D9D">
      <w:pPr>
        <w:tabs>
          <w:tab w:val="left" w:pos="280"/>
        </w:tabs>
        <w:spacing w:before="60"/>
        <w:rPr>
          <w:b/>
        </w:rPr>
      </w:pPr>
    </w:p>
    <w:p w:rsidR="00D64D9D" w:rsidRDefault="00D64D9D">
      <w:pPr>
        <w:tabs>
          <w:tab w:val="left" w:pos="280"/>
        </w:tabs>
        <w:spacing w:before="60"/>
        <w:rPr>
          <w:b/>
        </w:rPr>
      </w:pPr>
    </w:p>
    <w:p w:rsidR="00A77B3E" w:rsidRDefault="00000000">
      <w:pPr>
        <w:tabs>
          <w:tab w:val="left" w:pos="280"/>
        </w:tabs>
        <w:spacing w:before="60"/>
      </w:pPr>
      <w:r>
        <w:rPr>
          <w:noProof/>
        </w:rPr>
        <w:pict>
          <v:group id="_x0000_s1104" style="position:absolute;margin-left:400.75pt;margin-top:2.45pt;width:109.45pt;height:95.65pt;z-index:4" coordorigin="6348,4451" coordsize="1864,1724" o:allowincell="f">
            <v:group id="_x0000_s1105" style="position:absolute;left:6348;top:4506;width:1864;height:1669" coordorigin="6348,4506" coordsize="1864,1669" o:allowincell="f">
              <v:group id="_x0000_s1106" style="position:absolute;left:6595;top:4524;width:1335;height:477" coordorigin="9292,4170" coordsize="1335,477" o:allowincell="f">
                <v:shape id="_x0000_s1107" type="#_x0000_t32" style="position:absolute;left:9876;top:4170;width:751;height:0" o:connectortype="straight" o:allowincell="f"/>
                <v:shape id="_x0000_s1108" type="#_x0000_t32" style="position:absolute;left:9876;top:4647;width:751;height:0" o:connectortype="straight" o:allowincell="f"/>
                <v:shape id="_x0000_s1109" type="#_x0000_t32" style="position:absolute;left:9876;top:4170;width:0;height:477" o:connectortype="straight" o:allowincell="f"/>
                <v:shape id="_x0000_s1110" type="#_x0000_t32" style="position:absolute;left:10627;top:4170;width:0;height:477" o:connectortype="straight" o:allowincell="f"/>
                <v:rect id="_x0000_s1111" style="position:absolute;left:9292;top:4363;width:333;height:143" o:allowincell="f"/>
                <v:shape id="_x0000_s1112" type="#_x0000_t32" style="position:absolute;left:9625;top:4452;width:251;height:0" o:connectortype="straight" o:allowincell="f"/>
              </v:group>
              <v:group id="_x0000_s1113" style="position:absolute;left:6348;top:4506;width:1864;height:1669" coordorigin="6348,4506" coordsize="1864,1669" o:allowincell="f">
                <v:shape id="_x0000_s1114" type="#_x0000_t202" style="position:absolute;left:6798;top:5639;width:873;height:380" o:allowincell="f" filled="f" stroked="f">
                  <v:textbox>
                    <w:txbxContent>
                      <w:p w:rsidR="00E13DDD" w:rsidRPr="007B11DB" w:rsidRDefault="000E0B9D" w:rsidP="00E13DDD">
                        <w:pPr>
                          <w:pStyle w:val="Normal0"/>
                          <w:rPr>
                            <w:sz w:val="18"/>
                            <w:szCs w:val="18"/>
                          </w:rPr>
                        </w:pPr>
                        <w:r w:rsidRPr="007B11DB">
                          <w:rPr>
                            <w:rFonts w:hint="cs"/>
                            <w:szCs w:val="18"/>
                          </w:rPr>
                          <w:t>ξ = 6V</w:t>
                        </w:r>
                      </w:p>
                    </w:txbxContent>
                  </v:textbox>
                </v:shape>
                <v:group id="_x0000_s1115" style="position:absolute;left:6348;top:4506;width:1864;height:1669" coordorigin="6348,4506" coordsize="1864,1669" o:allowincell="f">
                  <v:group id="_x0000_s1116" style="position:absolute;left:6348;top:4506;width:1864;height:1490" coordorigin="9039,4154" coordsize="1864,1490" o:allowincell="f">
                    <v:group id="_x0000_s1117" style="position:absolute;left:10648;top:4452;width:255;height:1192" coordorigin="8582,12395" coordsize="255,1192" o:allowincell="f">
                      <v:shape id="_x0000_s1118" type="#_x0000_t32" style="position:absolute;left:8837;top:12395;width:0;height:1192" o:connectortype="straight" o:allowincell="f"/>
                      <v:shape id="_x0000_s1119" type="#_x0000_t32" style="position:absolute;left:8582;top:12395;width:247;height:1" o:connectortype="straight" o:allowincell="f"/>
                    </v:group>
                    <v:group id="_x0000_s1120" style="position:absolute;left:9039;top:4154;width:1855;height:1490" coordorigin="9039,4154" coordsize="1855,1490" o:allowincell="f">
                      <v:group id="_x0000_s1121" style="position:absolute;left:9039;top:4452;width:1855;height:1192" coordorigin="7190,4001" coordsize="1855,1192" o:allowincell="f">
                        <v:shape id="_x0000_s1122" type="#_x0000_t32" style="position:absolute;left:7190;top:4001;width:0;height:1192" o:connectortype="straight" o:allowincell="f"/>
                        <v:shape id="_x0000_s1123" type="#_x0000_t32" style="position:absolute;left:7190;top:5193;width:751;height:0" o:connectortype="straight" o:allowincell="f"/>
                        <v:shape id="_x0000_s1124" type="#_x0000_t32" style="position:absolute;left:8294;top:5193;width:751;height:0" o:connectortype="straight" o:allowincell="f"/>
                        <v:shape id="_x0000_s1125" type="#_x0000_t32" style="position:absolute;left:7190;top:4001;width:247;height:0" o:connectortype="straight" o:allowincell="f"/>
                      </v:group>
                      <v:shape id="_x0000_s1126" type="#_x0000_t202" style="position:absolute;left:9185;top:4452;width:802;height:380" o:allowincell="f" filled="f" stroked="f">
                        <v:textbox>
                          <w:txbxContent>
                            <w:p w:rsidR="00E13DDD" w:rsidRPr="004947C6" w:rsidRDefault="000E0B9D" w:rsidP="00E13DDD">
                              <w:pPr>
                                <w:pStyle w:val="Normal0"/>
                                <w:rPr>
                                  <w:sz w:val="20"/>
                                  <w:szCs w:val="20"/>
                                  <w:vertAlign w:val="subscript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5</w:t>
                              </w:r>
                              <w:r w:rsidRPr="007B11DB">
                                <w:rPr>
                                  <w:szCs w:val="18"/>
                                </w:rPr>
                                <w:t>0</w:t>
                              </w:r>
                              <w:r>
                                <w:rPr>
                                  <w:rFonts w:hint="cs"/>
                                  <w:szCs w:val="20"/>
                                </w:rPr>
                                <w:t>Ω</w:t>
                              </w:r>
                            </w:p>
                          </w:txbxContent>
                        </v:textbox>
                      </v:shape>
                      <v:shape id="_x0000_s1127" type="#_x0000_t202" style="position:absolute;left:9858;top:4154;width:802;height:380" o:allowincell="f" filled="f" stroked="f">
                        <v:textbox>
                          <w:txbxContent>
                            <w:p w:rsidR="00E13DDD" w:rsidRPr="007B11DB" w:rsidRDefault="000E0B9D" w:rsidP="00E13DDD">
                              <w:pPr>
                                <w:pStyle w:val="Normal0"/>
                                <w:rPr>
                                  <w:sz w:val="18"/>
                                  <w:szCs w:val="18"/>
                                  <w:vertAlign w:val="subscript"/>
                                </w:rPr>
                              </w:pPr>
                              <w:r>
                                <w:rPr>
                                  <w:szCs w:val="18"/>
                                </w:rPr>
                                <w:t>15</w:t>
                              </w:r>
                              <w:r w:rsidRPr="007B11DB">
                                <w:rPr>
                                  <w:rFonts w:hint="cs"/>
                                  <w:szCs w:val="18"/>
                                </w:rPr>
                                <w:t>0Ω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128" style="position:absolute;left:7099;top:5861;width:349;height:314" coordorigin="9790,5511" coordsize="349,314" o:allowincell="f">
                    <v:shape id="_x0000_s1129" type="#_x0000_t32" style="position:absolute;left:9790;top:5511;width:0;height:314" o:connectortype="straight" o:allowincell="f"/>
                    <v:shape id="_x0000_s1130" type="#_x0000_t32" style="position:absolute;left:9883;top:5582;width:0;height:169" o:connectortype="straight" o:allowincell="f"/>
                    <v:shape id="_x0000_s1131" type="#_x0000_t32" style="position:absolute;left:9882;top:5644;width:257;height:0" o:connectortype="straight" o:allowincell="f"/>
                  </v:group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132" type="#_x0000_t120" style="position:absolute;left:7405;top:4877;width:280;height:298" o:allowincell="f"/>
                  <v:shape id="_x0000_s1133" type="#_x0000_t202" style="position:absolute;left:7333;top:4859;width:333;height:289" o:allowincell="f" filled="f" stroked="f">
                    <v:textbox>
                      <w:txbxContent>
                        <w:p w:rsidR="00E13DDD" w:rsidRPr="007B11DB" w:rsidRDefault="000E0B9D" w:rsidP="00E13DDD">
                          <w:pPr>
                            <w:pStyle w:val="Normal0"/>
                            <w:rPr>
                              <w:sz w:val="14"/>
                              <w:szCs w:val="14"/>
                            </w:rPr>
                          </w:pPr>
                          <w:r w:rsidRPr="007B11DB">
                            <w:rPr>
                              <w:szCs w:val="14"/>
                            </w:rPr>
                            <w:t>V</w:t>
                          </w:r>
                        </w:p>
                      </w:txbxContent>
                    </v:textbox>
                  </v:shape>
                </v:group>
              </v:group>
            </v:group>
            <v:rect id="_x0000_s1134" style="position:absolute;left:7360;top:4451;width:352;height:143" o:allowincell="f"/>
          </v:group>
        </w:pict>
      </w:r>
      <w:r w:rsidR="000E0B9D">
        <w:rPr>
          <w:b/>
        </w:rPr>
        <w:t>A.</w:t>
      </w:r>
      <w:r w:rsidR="000E0B9D">
        <w:t xml:space="preserve"> </w:t>
      </w:r>
      <w:r w:rsidR="00D64D9D">
        <w:tab/>
      </w:r>
      <w:r w:rsidR="00D64D9D">
        <w:tab/>
      </w:r>
      <w:r w:rsidR="00D64D9D">
        <w:tab/>
      </w:r>
      <w:r w:rsidR="00D64D9D">
        <w:tab/>
      </w:r>
      <w:r w:rsidR="000E0B9D" w:rsidRPr="007E46E3">
        <w:rPr>
          <w:color w:val="000000"/>
          <w:lang w:val="fr-FR"/>
        </w:rPr>
        <w:t>B.</w:t>
      </w:r>
      <w:r w:rsidR="00D64D9D">
        <w:rPr>
          <w:color w:val="000000"/>
          <w:lang w:val="fr-FR"/>
        </w:rPr>
        <w:tab/>
      </w:r>
      <w:r w:rsidR="00D64D9D">
        <w:rPr>
          <w:color w:val="000000"/>
          <w:lang w:val="fr-FR"/>
        </w:rPr>
        <w:tab/>
      </w:r>
      <w:r w:rsidR="00D64D9D">
        <w:rPr>
          <w:color w:val="000000"/>
          <w:lang w:val="fr-FR"/>
        </w:rPr>
        <w:tab/>
      </w:r>
      <w:r w:rsidR="00D64D9D">
        <w:rPr>
          <w:color w:val="000000"/>
          <w:lang w:val="fr-FR"/>
        </w:rPr>
        <w:tab/>
      </w:r>
      <w:r w:rsidR="000E0B9D" w:rsidRPr="007E46E3">
        <w:rPr>
          <w:color w:val="000000"/>
          <w:lang w:val="fr-FR"/>
        </w:rPr>
        <w:t>C.</w:t>
      </w:r>
      <w:r w:rsidR="00D64D9D">
        <w:rPr>
          <w:color w:val="000000"/>
          <w:lang w:val="fr-FR"/>
        </w:rPr>
        <w:tab/>
      </w:r>
      <w:r w:rsidR="00D64D9D">
        <w:rPr>
          <w:color w:val="000000"/>
          <w:lang w:val="fr-FR"/>
        </w:rPr>
        <w:tab/>
      </w:r>
      <w:r w:rsidR="00D64D9D">
        <w:rPr>
          <w:color w:val="000000"/>
          <w:lang w:val="fr-FR"/>
        </w:rPr>
        <w:tab/>
      </w:r>
      <w:r w:rsidR="000E0B9D" w:rsidRPr="007E46E3">
        <w:rPr>
          <w:color w:val="000000"/>
          <w:lang w:val="fr-FR"/>
        </w:rPr>
        <w:t>D.</w:t>
      </w:r>
    </w:p>
    <w:p w:rsidR="00D64D9D" w:rsidRDefault="000E0B9D" w:rsidP="00E13DDD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8. </w:t>
      </w:r>
      <w:r w:rsidRPr="007E46E3">
        <w:rPr>
          <w:rFonts w:hint="cs"/>
        </w:rPr>
        <w:t xml:space="preserve">Cho </w:t>
      </w:r>
      <w:proofErr w:type="spellStart"/>
      <w:r w:rsidRPr="007E46E3">
        <w:rPr>
          <w:rFonts w:hint="cs"/>
        </w:rPr>
        <w:t>mạch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như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hình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vẽ</w:t>
      </w:r>
      <w:proofErr w:type="spellEnd"/>
      <w:r w:rsidRPr="007E46E3">
        <w:rPr>
          <w:rFonts w:hint="cs"/>
        </w:rPr>
        <w:t xml:space="preserve">.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rất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lớn</w:t>
      </w:r>
      <w:proofErr w:type="spellEnd"/>
      <w:r w:rsidRPr="007E46E3">
        <w:rPr>
          <w:rFonts w:hint="cs"/>
        </w:rPr>
        <w:t xml:space="preserve"> . </w:t>
      </w:r>
    </w:p>
    <w:p w:rsidR="00E13DDD" w:rsidRDefault="000E0B9D" w:rsidP="00E13DDD">
      <w:pPr>
        <w:pStyle w:val="Normal0"/>
        <w:spacing w:before="60"/>
        <w:jc w:val="both"/>
      </w:pPr>
      <w:proofErr w:type="spellStart"/>
      <w:r w:rsidRPr="007E46E3">
        <w:rPr>
          <w:rFonts w:hint="cs"/>
        </w:rPr>
        <w:t>Tìm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số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chỉ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vôn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>:</w:t>
      </w:r>
    </w:p>
    <w:p w:rsidR="00A77B3E" w:rsidRPr="00A20A5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b/>
        </w:rPr>
      </w:pPr>
      <w:r>
        <w:rPr>
          <w:b/>
        </w:rPr>
        <w:t>A.</w:t>
      </w:r>
      <w:r>
        <w:t xml:space="preserve"> </w:t>
      </w:r>
      <w:r w:rsidRPr="007E46E3">
        <w:rPr>
          <w:color w:val="000000"/>
          <w:lang w:val="vi-VN"/>
        </w:rPr>
        <w:t>4.5</w:t>
      </w:r>
      <w:r w:rsidRPr="007E46E3">
        <w:rPr>
          <w:color w:val="000000"/>
        </w:rPr>
        <w:t>V.</w:t>
      </w:r>
      <w:r w:rsidR="00A20A5E">
        <w:rPr>
          <w:color w:val="000000"/>
        </w:rPr>
        <w:tab/>
      </w:r>
      <w:r>
        <w:rPr>
          <w:b/>
        </w:rPr>
        <w:t>B.</w:t>
      </w:r>
      <w:r>
        <w:t xml:space="preserve"> </w:t>
      </w:r>
      <w:r w:rsidRPr="007E46E3">
        <w:rPr>
          <w:color w:val="000000"/>
        </w:rPr>
        <w:t>2V.</w:t>
      </w:r>
      <w:r w:rsidR="00A20A5E">
        <w:rPr>
          <w:b/>
        </w:rPr>
        <w:t xml:space="preserve">               </w:t>
      </w:r>
      <w:r>
        <w:rPr>
          <w:b/>
        </w:rPr>
        <w:t>C.</w:t>
      </w:r>
      <w:r>
        <w:t xml:space="preserve"> </w:t>
      </w:r>
      <w:r w:rsidRPr="007E46E3">
        <w:rPr>
          <w:color w:val="000000"/>
        </w:rPr>
        <w:t>6V</w:t>
      </w:r>
      <w:r>
        <w:rPr>
          <w:b/>
        </w:rPr>
        <w:tab/>
      </w:r>
      <w:r w:rsidR="00A20A5E">
        <w:rPr>
          <w:b/>
        </w:rPr>
        <w:t xml:space="preserve">         </w:t>
      </w:r>
      <w:r>
        <w:rPr>
          <w:b/>
        </w:rPr>
        <w:t>D.</w:t>
      </w:r>
      <w:r>
        <w:t xml:space="preserve"> </w:t>
      </w:r>
      <w:r w:rsidRPr="007E46E3">
        <w:rPr>
          <w:color w:val="000000"/>
        </w:rPr>
        <w:t>2,5V.</w:t>
      </w:r>
    </w:p>
    <w:p w:rsidR="00D64D9D" w:rsidRDefault="000E0B9D" w:rsidP="001A6CC1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9. </w:t>
      </w:r>
      <w:r w:rsidRPr="007E46E3">
        <w:rPr>
          <w:rFonts w:hint="cs"/>
        </w:rPr>
        <w:t xml:space="preserve">Cho </w:t>
      </w:r>
      <w:proofErr w:type="spellStart"/>
      <w:r w:rsidRPr="007E46E3">
        <w:rPr>
          <w:rFonts w:hint="cs"/>
        </w:rPr>
        <w:t>mạch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như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hình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vẽ</w:t>
      </w:r>
      <w:proofErr w:type="spellEnd"/>
      <w:r w:rsidRPr="007E46E3">
        <w:rPr>
          <w:rFonts w:hint="cs"/>
        </w:rPr>
        <w:t xml:space="preserve">. Hai pin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suất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động</w:t>
      </w:r>
      <w:proofErr w:type="spellEnd"/>
      <w:r w:rsidRPr="007E46E3">
        <w:rPr>
          <w:rFonts w:hint="cs"/>
        </w:rPr>
        <w:t xml:space="preserve"> ξ</w:t>
      </w:r>
      <w:r w:rsidRPr="007E46E3">
        <w:rPr>
          <w:vertAlign w:val="subscript"/>
        </w:rPr>
        <w:t>1</w:t>
      </w:r>
      <w:r w:rsidRPr="007E46E3">
        <w:t xml:space="preserve"> = 12 </w:t>
      </w:r>
      <w:r w:rsidRPr="007E46E3">
        <w:rPr>
          <w:rFonts w:hint="cs"/>
        </w:rPr>
        <w:t>V, ξ</w:t>
      </w:r>
      <w:r w:rsidRPr="007E46E3">
        <w:rPr>
          <w:vertAlign w:val="subscript"/>
        </w:rPr>
        <w:t>2</w:t>
      </w:r>
      <w:r w:rsidRPr="007E46E3">
        <w:t xml:space="preserve"> = 4V, </w:t>
      </w:r>
    </w:p>
    <w:p w:rsidR="00D64D9D" w:rsidRDefault="00000000" w:rsidP="001A6CC1">
      <w:pPr>
        <w:pStyle w:val="Normal0"/>
        <w:spacing w:before="60"/>
        <w:jc w:val="both"/>
      </w:pPr>
      <w:r>
        <w:rPr>
          <w:noProof/>
        </w:rPr>
        <w:pict>
          <v:group id="_x0000_s1135" style="position:absolute;left:0;text-align:left;margin-left:404.35pt;margin-top:1.45pt;width:111.4pt;height:75.45pt;z-index:5" coordorigin="7764,7631" coordsize="1507,1035" o:allowincell="f">
            <v:group id="_x0000_s1136" style="position:absolute;left:8049;top:7911;width:883;height:755" coordorigin="8049,7911" coordsize="883,755" o:allowincell="f">
              <v:group id="_x0000_s1137" style="position:absolute;left:8097;top:7911;width:798;height:755" coordorigin="8097,7911" coordsize="798,755" o:allowincell="f">
                <v:group id="_x0000_s1138" style="position:absolute;left:8457;top:7911;width:71;height:304" coordorigin="8472,8154" coordsize="56,196" o:allowincell="f">
                  <v:shape id="_x0000_s1139" type="#_x0000_t32" style="position:absolute;left:8472;top:8154;width:0;height:196" o:connectortype="straight" o:allowincell="f"/>
                  <v:shape id="_x0000_s1140" type="#_x0000_t32" style="position:absolute;left:8528;top:8212;width:0;height:93" o:connectortype="straight" o:allowincell="f"/>
                </v:group>
                <v:group id="_x0000_s1141" style="position:absolute;left:8454;top:8312;width:57;height:354" coordorigin="8472,8312" coordsize="57,354" o:allowincell="f">
                  <v:shape id="_x0000_s1142" type="#_x0000_t32" style="position:absolute;left:8472;top:8397;width:1;height:206" o:connectortype="straight" o:allowincell="f"/>
                  <v:shape id="_x0000_s1143" type="#_x0000_t32" style="position:absolute;left:8528;top:8312;width:1;height:354" o:connectortype="straight" o:allowincell="f"/>
                </v:group>
                <v:group id="_x0000_s1144" style="position:absolute;left:8097;top:8060;width:798;height:0" coordorigin="8097,8060" coordsize="798" o:allowincell="f">
                  <v:shape id="_x0000_s1145" type="#_x0000_t32" style="position:absolute;left:8538;top:8060;width:357;height:0" o:connectortype="straight" o:allowincell="f"/>
                  <v:shape id="_x0000_s1146" type="#_x0000_t32" style="position:absolute;left:8097;top:8060;width:357;height:0" o:connectortype="straight" o:allowincell="f"/>
                </v:group>
                <v:group id="_x0000_s1147" style="position:absolute;left:8097;top:8500;width:798;height:0" coordorigin="8097,8060" coordsize="798" o:allowincell="f">
                  <v:shape id="_x0000_s1148" type="#_x0000_t32" style="position:absolute;left:8538;top:8060;width:357;height:0" o:connectortype="straight" o:allowincell="f"/>
                  <v:shape id="_x0000_s1149" type="#_x0000_t32" style="position:absolute;left:8097;top:8060;width:357;height:0" o:connectortype="straight" o:allowincell="f"/>
                </v:group>
                <v:shape id="_x0000_s1150" type="#_x0000_t32" style="position:absolute;left:8097;top:8060;width:0;height:440" o:connectortype="straight" o:allowincell="f"/>
                <v:shape id="_x0000_s1151" type="#_x0000_t32" style="position:absolute;left:8895;top:8060;width:0;height:440" o:connectortype="straight" o:allowincell="f"/>
              </v:group>
              <v:shape id="_x0000_s1152" type="#_x0000_t120" style="position:absolute;left:8049;top:8227;width:84;height:85" o:allowincell="f" fillcolor="black"/>
              <v:shape id="_x0000_s1153" type="#_x0000_t120" style="position:absolute;left:8848;top:8227;width:84;height:85" o:allowincell="f" fillcolor="black"/>
            </v:group>
            <v:shape id="_x0000_s1154" type="#_x0000_t202" style="position:absolute;left:7764;top:8089;width:474;height:341" o:allowincell="f" filled="f" stroked="f">
              <v:textbox>
                <w:txbxContent>
                  <w:p w:rsidR="00A02F83" w:rsidRPr="008005B7" w:rsidRDefault="000E0B9D" w:rsidP="00A02F83">
                    <w:pPr>
                      <w:pStyle w:val="Normal0"/>
                      <w:rPr>
                        <w:sz w:val="20"/>
                        <w:szCs w:val="20"/>
                      </w:rPr>
                    </w:pPr>
                    <w:r>
                      <w:rPr>
                        <w:szCs w:val="20"/>
                      </w:rPr>
                      <w:t>A</w:t>
                    </w:r>
                  </w:p>
                </w:txbxContent>
              </v:textbox>
            </v:shape>
            <v:shape id="_x0000_s1155" type="#_x0000_t202" style="position:absolute;left:8208;top:7631;width:634;height:397" o:allowincell="f" filled="f" stroked="f">
              <v:textbox>
                <w:txbxContent>
                  <w:p w:rsidR="00A02F83" w:rsidRPr="008005B7" w:rsidRDefault="000E0B9D" w:rsidP="00A02F83">
                    <w:pPr>
                      <w:pStyle w:val="Normal0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hint="cs"/>
                        <w:szCs w:val="20"/>
                      </w:rPr>
                      <w:t>ξ,</w:t>
                    </w:r>
                    <w:r>
                      <w:rPr>
                        <w:szCs w:val="20"/>
                        <w:vertAlign w:val="subscript"/>
                      </w:rPr>
                      <w:t>1</w:t>
                    </w:r>
                    <w:r>
                      <w:rPr>
                        <w:szCs w:val="20"/>
                      </w:rPr>
                      <w:t xml:space="preserve"> r</w:t>
                    </w:r>
                    <w:r>
                      <w:rPr>
                        <w:szCs w:val="20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56" type="#_x0000_t202" style="position:absolute;left:8187;top:8116;width:634;height:397" o:allowincell="f" filled="f" stroked="f">
              <v:textbox>
                <w:txbxContent>
                  <w:p w:rsidR="00A02F83" w:rsidRPr="008005B7" w:rsidRDefault="000E0B9D" w:rsidP="00A02F83">
                    <w:pPr>
                      <w:pStyle w:val="Normal0"/>
                      <w:rPr>
                        <w:sz w:val="20"/>
                        <w:szCs w:val="20"/>
                        <w:vertAlign w:val="subscript"/>
                      </w:rPr>
                    </w:pPr>
                    <w:r>
                      <w:rPr>
                        <w:rFonts w:hint="cs"/>
                        <w:szCs w:val="20"/>
                      </w:rPr>
                      <w:t>ξ,</w:t>
                    </w:r>
                    <w:r>
                      <w:rPr>
                        <w:szCs w:val="20"/>
                        <w:vertAlign w:val="subscript"/>
                      </w:rPr>
                      <w:t>2</w:t>
                    </w:r>
                    <w:r>
                      <w:rPr>
                        <w:szCs w:val="20"/>
                      </w:rPr>
                      <w:t xml:space="preserve"> r</w:t>
                    </w:r>
                    <w:r>
                      <w:rPr>
                        <w:szCs w:val="20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157" type="#_x0000_t202" style="position:absolute;left:8797;top:8080;width:474;height:341" o:allowincell="f" filled="f" stroked="f">
              <v:textbox>
                <w:txbxContent>
                  <w:p w:rsidR="00A02F83" w:rsidRPr="008005B7" w:rsidRDefault="000E0B9D" w:rsidP="00A02F83">
                    <w:pPr>
                      <w:pStyle w:val="Normal0"/>
                      <w:rPr>
                        <w:sz w:val="20"/>
                        <w:szCs w:val="20"/>
                      </w:rPr>
                    </w:pPr>
                    <w:r>
                      <w:rPr>
                        <w:szCs w:val="20"/>
                      </w:rPr>
                      <w:t>B</w:t>
                    </w:r>
                  </w:p>
                </w:txbxContent>
              </v:textbox>
            </v:shape>
          </v:group>
        </w:pict>
      </w:r>
      <w:r w:rsidR="000E0B9D" w:rsidRPr="007E46E3">
        <w:t>r</w:t>
      </w:r>
      <w:r w:rsidR="000E0B9D" w:rsidRPr="007E46E3">
        <w:rPr>
          <w:vertAlign w:val="subscript"/>
        </w:rPr>
        <w:t>1</w:t>
      </w:r>
      <w:r w:rsidR="000E0B9D" w:rsidRPr="007E46E3">
        <w:t xml:space="preserve"> = 1</w:t>
      </w:r>
      <w:r w:rsidR="000E0B9D" w:rsidRPr="007E46E3">
        <w:rPr>
          <w:lang w:val="vi-VN"/>
        </w:rPr>
        <w:t xml:space="preserve">,5 </w:t>
      </w:r>
      <w:r w:rsidR="000E0B9D" w:rsidRPr="007E46E3">
        <w:rPr>
          <w:rFonts w:hint="cs"/>
        </w:rPr>
        <w:t>Ω, r</w:t>
      </w:r>
      <w:r w:rsidR="000E0B9D" w:rsidRPr="007E46E3">
        <w:rPr>
          <w:vertAlign w:val="subscript"/>
        </w:rPr>
        <w:t>2</w:t>
      </w:r>
      <w:r w:rsidR="000E0B9D" w:rsidRPr="007E46E3">
        <w:t xml:space="preserve"> = 0,5 </w:t>
      </w:r>
      <w:r w:rsidR="000E0B9D" w:rsidRPr="007E46E3">
        <w:rPr>
          <w:rFonts w:hint="cs"/>
        </w:rPr>
        <w:t xml:space="preserve">Ω. </w:t>
      </w:r>
      <w:proofErr w:type="spellStart"/>
      <w:r w:rsidR="000E0B9D" w:rsidRPr="007E46E3">
        <w:rPr>
          <w:rFonts w:hint="cs"/>
        </w:rPr>
        <w:t>Tính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cường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độ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dòng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điện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trong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mạch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và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hiệu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điện</w:t>
      </w:r>
      <w:proofErr w:type="spellEnd"/>
      <w:r w:rsidR="000E0B9D" w:rsidRPr="007E46E3">
        <w:rPr>
          <w:rFonts w:hint="cs"/>
        </w:rPr>
        <w:t xml:space="preserve"> </w:t>
      </w:r>
      <w:proofErr w:type="spellStart"/>
      <w:r w:rsidR="000E0B9D" w:rsidRPr="007E46E3">
        <w:rPr>
          <w:rFonts w:hint="cs"/>
        </w:rPr>
        <w:t>thế</w:t>
      </w:r>
      <w:proofErr w:type="spellEnd"/>
      <w:r w:rsidR="000E0B9D" w:rsidRPr="007E46E3">
        <w:rPr>
          <w:rFonts w:hint="cs"/>
        </w:rPr>
        <w:t xml:space="preserve"> </w:t>
      </w:r>
    </w:p>
    <w:p w:rsidR="001A6CC1" w:rsidRDefault="000E0B9D" w:rsidP="001C0C76">
      <w:pPr>
        <w:pStyle w:val="Normal0"/>
        <w:tabs>
          <w:tab w:val="left" w:pos="5820"/>
        </w:tabs>
        <w:spacing w:before="60"/>
        <w:jc w:val="both"/>
      </w:pPr>
      <w:proofErr w:type="spellStart"/>
      <w:r w:rsidRPr="007E46E3">
        <w:rPr>
          <w:rFonts w:hint="cs"/>
        </w:rPr>
        <w:t>giữa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hai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A </w:t>
      </w:r>
      <w:proofErr w:type="spellStart"/>
      <w:r w:rsidRPr="007E46E3">
        <w:rPr>
          <w:rFonts w:hint="cs"/>
        </w:rPr>
        <w:t>và</w:t>
      </w:r>
      <w:proofErr w:type="spellEnd"/>
      <w:r w:rsidRPr="007E46E3">
        <w:rPr>
          <w:rFonts w:hint="cs"/>
        </w:rPr>
        <w:t xml:space="preserve"> B:</w:t>
      </w:r>
      <w:r w:rsidR="001C0C76">
        <w:tab/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>A.</w:t>
      </w:r>
      <w:r>
        <w:t xml:space="preserve"> </w:t>
      </w:r>
      <w:r w:rsidRPr="007E46E3">
        <w:rPr>
          <w:color w:val="000000"/>
        </w:rPr>
        <w:t>0,8A; 4V.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8A; 0V.</w:t>
      </w:r>
      <w:r w:rsidR="00A20A5E">
        <w:rPr>
          <w:b/>
        </w:rPr>
        <w:t xml:space="preserve">                 </w:t>
      </w:r>
      <w:r>
        <w:rPr>
          <w:b/>
        </w:rPr>
        <w:t>C.</w:t>
      </w:r>
      <w:r>
        <w:t xml:space="preserve"> </w:t>
      </w:r>
      <w:r w:rsidRPr="007E46E3">
        <w:rPr>
          <w:color w:val="000000"/>
        </w:rPr>
        <w:t>1</w:t>
      </w:r>
      <w:r w:rsidRPr="007E46E3">
        <w:rPr>
          <w:color w:val="000000"/>
          <w:lang w:val="vi-VN"/>
        </w:rPr>
        <w:t>0</w:t>
      </w:r>
      <w:r w:rsidRPr="007E46E3">
        <w:rPr>
          <w:color w:val="000000"/>
        </w:rPr>
        <w:t>A; 2V</w:t>
      </w:r>
      <w:r w:rsidR="00A20A5E">
        <w:rPr>
          <w:b/>
        </w:rPr>
        <w:t xml:space="preserve">          </w:t>
      </w:r>
      <w:r>
        <w:rPr>
          <w:b/>
        </w:rPr>
        <w:t>D.</w:t>
      </w:r>
      <w:r>
        <w:t xml:space="preserve"> </w:t>
      </w:r>
      <w:r w:rsidRPr="007E46E3">
        <w:rPr>
          <w:color w:val="000000"/>
        </w:rPr>
        <w:t>0,6A; 3V.</w:t>
      </w:r>
    </w:p>
    <w:p w:rsidR="00A20A5E" w:rsidRDefault="00A20A5E" w:rsidP="006414A2">
      <w:pPr>
        <w:pStyle w:val="Normal0"/>
        <w:spacing w:before="60"/>
        <w:jc w:val="both"/>
        <w:rPr>
          <w:b/>
          <w:szCs w:val="26"/>
        </w:rPr>
      </w:pP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10. </w:t>
      </w:r>
      <w:r w:rsidRPr="007E46E3">
        <w:rPr>
          <w:rFonts w:hint="cs"/>
          <w:color w:val="000000"/>
          <w:lang w:val="pt-BR"/>
        </w:rPr>
        <w:t>Điện trở của kim loại phụ thuộc vào nhiệt độ như thế nào: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pt-BR"/>
        </w:rPr>
        <w:t>Tăng hay giảm phụ thuộc vào bản chất kim loại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pt-BR"/>
        </w:rPr>
        <w:t>Tăng khi nhiệt độ tăng</w:t>
      </w:r>
      <w:r w:rsidRPr="007E46E3">
        <w:rPr>
          <w:color w:val="000000"/>
          <w:lang w:val="pt-BR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pt-BR"/>
        </w:rPr>
        <w:t>Tăng khi nhiệt độ giảm.</w:t>
      </w:r>
      <w:r w:rsidR="00D64D9D">
        <w:rPr>
          <w:color w:val="000000"/>
          <w:lang w:val="pt-BR"/>
        </w:rPr>
        <w:tab/>
      </w:r>
      <w:r w:rsidR="00D64D9D">
        <w:rPr>
          <w:color w:val="000000"/>
          <w:lang w:val="pt-BR"/>
        </w:rPr>
        <w:tab/>
      </w:r>
      <w:r w:rsidR="00D64D9D">
        <w:rPr>
          <w:color w:val="000000"/>
          <w:lang w:val="pt-BR"/>
        </w:rPr>
        <w:tab/>
      </w:r>
      <w:r w:rsidR="00D64D9D">
        <w:rPr>
          <w:color w:val="000000"/>
          <w:lang w:val="pt-BR"/>
        </w:rPr>
        <w:tab/>
      </w: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  <w:lang w:val="pt-BR"/>
        </w:rPr>
        <w:t>Không đổi theo nhiệt độ</w:t>
      </w:r>
      <w:r w:rsidRPr="007E46E3">
        <w:rPr>
          <w:color w:val="000000"/>
          <w:lang w:val="vi-VN"/>
        </w:rPr>
        <w:t>.</w:t>
      </w:r>
    </w:p>
    <w:p w:rsidR="00AE2386" w:rsidRPr="007E46E3" w:rsidRDefault="000E0B9D" w:rsidP="00AE2386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11. </w:t>
      </w:r>
      <w:r w:rsidRPr="007E46E3">
        <w:rPr>
          <w:rFonts w:hint="cs"/>
          <w:color w:val="000000"/>
          <w:lang w:val="pt-BR"/>
        </w:rPr>
        <w:t>Quy ước chiều dòng điện là: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pt-BR"/>
        </w:rPr>
        <w:t>Chiều dịch chuyển của các electron.</w:t>
      </w:r>
      <w:r w:rsidR="00D64D9D">
        <w:rPr>
          <w:color w:val="000000"/>
          <w:lang w:val="pt-BR"/>
        </w:rPr>
        <w:tab/>
      </w:r>
      <w:r w:rsidR="00D64D9D">
        <w:rPr>
          <w:color w:val="000000"/>
          <w:lang w:val="pt-BR"/>
        </w:rPr>
        <w:tab/>
      </w:r>
      <w:r>
        <w:rPr>
          <w:b/>
        </w:rPr>
        <w:tab/>
        <w:t>B.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color w:val="000000"/>
          <w:lang w:val="pt-BR"/>
        </w:rPr>
        <w:t>hi</w:t>
      </w:r>
      <w:r w:rsidRPr="007E46E3">
        <w:rPr>
          <w:rFonts w:hint="cs"/>
          <w:color w:val="000000"/>
          <w:lang w:val="pt-BR"/>
        </w:rPr>
        <w:t>ều dịch chuyển của các ion âm</w:t>
      </w:r>
      <w:r w:rsidRPr="007E46E3">
        <w:rPr>
          <w:color w:val="000000"/>
          <w:lang w:val="vi-VN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rFonts w:hint="cs"/>
          <w:color w:val="000000"/>
          <w:lang w:val="pt-BR"/>
        </w:rPr>
        <w:t>hiều dịch chuyển của các ion</w:t>
      </w:r>
      <w:r w:rsidRPr="007E46E3">
        <w:rPr>
          <w:color w:val="000000"/>
          <w:lang w:val="vi-VN"/>
        </w:rPr>
        <w:t>.</w:t>
      </w:r>
      <w:r w:rsidR="00D64D9D">
        <w:rPr>
          <w:color w:val="000000"/>
          <w:lang w:val="vi-VN"/>
        </w:rPr>
        <w:tab/>
      </w:r>
      <w:r w:rsidR="00D64D9D">
        <w:rPr>
          <w:color w:val="000000"/>
          <w:lang w:val="vi-VN"/>
        </w:rPr>
        <w:tab/>
      </w:r>
      <w:r w:rsidR="00D64D9D">
        <w:rPr>
          <w:color w:val="000000"/>
          <w:lang w:val="vi-VN"/>
        </w:rPr>
        <w:tab/>
      </w:r>
      <w:r>
        <w:rPr>
          <w:b/>
        </w:rPr>
        <w:tab/>
        <w:t>D.</w:t>
      </w:r>
      <w:r>
        <w:t xml:space="preserve"> </w:t>
      </w:r>
      <w:r>
        <w:rPr>
          <w:color w:val="000000"/>
          <w:lang w:val="pt-BR"/>
        </w:rPr>
        <w:t>C</w:t>
      </w:r>
      <w:r w:rsidRPr="007E46E3">
        <w:rPr>
          <w:rFonts w:hint="cs"/>
          <w:color w:val="000000"/>
          <w:lang w:val="pt-BR"/>
        </w:rPr>
        <w:t>hiều dịch chuyển của các điện tích dương</w:t>
      </w:r>
      <w:r w:rsidRPr="007E46E3">
        <w:rPr>
          <w:color w:val="000000"/>
          <w:lang w:val="vi-VN"/>
        </w:rPr>
        <w:t>.</w:t>
      </w: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pt-B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12. </w:t>
      </w:r>
      <w:r w:rsidRPr="007E46E3">
        <w:rPr>
          <w:rFonts w:hint="cs"/>
          <w:color w:val="000000"/>
          <w:lang w:val="pt-BR"/>
        </w:rPr>
        <w:t>Sự phụ thuộc của điện trở suất vào nhiệt độ có biểu thức: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</w:rPr>
        <w:t>ρ</w:t>
      </w:r>
      <w:r w:rsidRPr="007E46E3">
        <w:rPr>
          <w:color w:val="000000"/>
          <w:lang w:val="pt-BR"/>
        </w:rPr>
        <w:t xml:space="preserve"> = </w:t>
      </w:r>
      <w:r w:rsidRPr="007E46E3">
        <w:rPr>
          <w:rFonts w:hint="cs"/>
          <w:color w:val="000000"/>
        </w:rPr>
        <w:t>ρ</w:t>
      </w:r>
      <w:r w:rsidRPr="007E46E3">
        <w:rPr>
          <w:color w:val="000000"/>
          <w:vertAlign w:val="subscript"/>
          <w:lang w:val="pt-BR"/>
        </w:rPr>
        <w:t>0</w:t>
      </w:r>
      <w:r w:rsidRPr="007E46E3">
        <w:rPr>
          <w:color w:val="000000"/>
          <w:lang w:val="pt-BR"/>
        </w:rPr>
        <w:t>(1+</w:t>
      </w:r>
      <w:r w:rsidRPr="007E46E3">
        <w:rPr>
          <w:rFonts w:hint="cs"/>
          <w:color w:val="000000"/>
        </w:rPr>
        <w:t>α</w:t>
      </w:r>
      <w:r w:rsidRPr="007E46E3">
        <w:rPr>
          <w:color w:val="000000"/>
          <w:lang w:val="vi-VN"/>
        </w:rPr>
        <w:t xml:space="preserve"> </w:t>
      </w:r>
      <w:r w:rsidRPr="007E46E3">
        <w:rPr>
          <w:rFonts w:hint="cs"/>
          <w:color w:val="000000"/>
        </w:rPr>
        <w:t>∆</w:t>
      </w:r>
      <w:r w:rsidRPr="007E46E3">
        <w:rPr>
          <w:color w:val="000000"/>
          <w:lang w:val="pt-BR"/>
        </w:rPr>
        <w:t>t)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pt-BR"/>
        </w:rPr>
        <w:t>R = R</w:t>
      </w:r>
      <w:r w:rsidRPr="007E46E3">
        <w:rPr>
          <w:color w:val="000000"/>
          <w:vertAlign w:val="subscript"/>
          <w:lang w:val="pt-BR"/>
        </w:rPr>
        <w:t>0</w:t>
      </w:r>
      <w:r w:rsidRPr="007E46E3">
        <w:rPr>
          <w:color w:val="000000"/>
          <w:lang w:val="pt-BR"/>
        </w:rPr>
        <w:t xml:space="preserve">(1 + </w:t>
      </w:r>
      <w:r w:rsidRPr="007E46E3">
        <w:rPr>
          <w:rFonts w:hint="cs"/>
          <w:color w:val="000000"/>
        </w:rPr>
        <w:t>α</w:t>
      </w:r>
      <w:r w:rsidRPr="007E46E3">
        <w:rPr>
          <w:color w:val="000000"/>
          <w:lang w:val="pt-BR"/>
        </w:rPr>
        <w:t>t).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pt-BR"/>
        </w:rPr>
        <w:t>Q = I</w:t>
      </w:r>
      <w:r w:rsidRPr="007E46E3">
        <w:rPr>
          <w:color w:val="000000"/>
          <w:vertAlign w:val="superscript"/>
          <w:lang w:val="pt-BR"/>
        </w:rPr>
        <w:t>2</w:t>
      </w:r>
      <w:r w:rsidRPr="007E46E3">
        <w:rPr>
          <w:color w:val="000000"/>
          <w:lang w:val="pt-BR"/>
        </w:rPr>
        <w:t>Rt.</w:t>
      </w:r>
      <w:r>
        <w:rPr>
          <w:b/>
        </w:rPr>
        <w:tab/>
        <w:t>D.</w:t>
      </w:r>
      <w:r>
        <w:t xml:space="preserve"> </w:t>
      </w:r>
      <w:r w:rsidR="00D553B6" w:rsidRPr="007E46E3">
        <w:rPr>
          <w:color w:val="000000"/>
          <w:lang w:val="pt-BR"/>
        </w:rPr>
        <w:t xml:space="preserve">R = </w:t>
      </w:r>
      <w:r w:rsidR="00D553B6" w:rsidRPr="007E46E3">
        <w:rPr>
          <w:rFonts w:hint="cs"/>
          <w:color w:val="000000"/>
        </w:rPr>
        <w:t>ρ</w:t>
      </w:r>
      <w:r w:rsidR="00D553B6" w:rsidRPr="000B5FAA">
        <w:rPr>
          <w:color w:val="000000"/>
          <w:lang w:val="pt-BR"/>
        </w:rPr>
        <w:fldChar w:fldCharType="begin"/>
      </w:r>
      <w:r w:rsidR="00D553B6" w:rsidRPr="000B5FAA">
        <w:rPr>
          <w:color w:val="000000"/>
          <w:lang w:val="pt-BR"/>
        </w:rPr>
        <w:instrText xml:space="preserve"> QUOTE </w:instrText>
      </w:r>
      <w:r w:rsidR="00000000">
        <w:rPr>
          <w:position w:val="-14"/>
        </w:rPr>
        <w:pict>
          <v:shape id="_x0000_i1029" type="#_x0000_t75" style="width: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BF45BC&quot;/&gt;&lt;wsp:rsid wsp:val=&quot;00DF152B&quot;/&gt;&lt;wsp:rsid wsp:val=&quot;00EB11C5&quot;/&gt;&lt;wsp:rsid wsp:val=&quot;00EF0464&quot;/&gt;&lt;/wsp:rsids&gt;&lt;/w:docPr&gt;&lt;w:body&gt;&lt;wx:sect&gt;&lt;w:p wsp:rsidR=&quot;00000000&quot; wsp:rsidRDefault=&quot;00DF152B&quot; wsp:rsidP=&quot;00DF152B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l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S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D553B6" w:rsidRPr="000B5FAA">
        <w:rPr>
          <w:color w:val="000000"/>
          <w:lang w:val="pt-BR"/>
        </w:rPr>
        <w:instrText xml:space="preserve"> </w:instrText>
      </w:r>
      <w:r w:rsidR="00D553B6" w:rsidRPr="000B5FAA">
        <w:rPr>
          <w:color w:val="000000"/>
          <w:lang w:val="pt-BR"/>
        </w:rPr>
        <w:fldChar w:fldCharType="separate"/>
      </w:r>
      <w:r w:rsidR="00000000">
        <w:rPr>
          <w:position w:val="-14"/>
        </w:rPr>
        <w:pict>
          <v:shape id="_x0000_i1030" type="#_x0000_t75" style="width: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BF45BC&quot;/&gt;&lt;wsp:rsid wsp:val=&quot;00DF152B&quot;/&gt;&lt;wsp:rsid wsp:val=&quot;00EB11C5&quot;/&gt;&lt;wsp:rsid wsp:val=&quot;00EF0464&quot;/&gt;&lt;/wsp:rsids&gt;&lt;/w:docPr&gt;&lt;w:body&gt;&lt;wx:sect&gt;&lt;w:p wsp:rsidR=&quot;00000000&quot; wsp:rsidRDefault=&quot;00DF152B&quot; wsp:rsidP=&quot;00DF152B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l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S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11" o:title="" chromakey="white"/>
          </v:shape>
        </w:pict>
      </w:r>
      <w:r w:rsidR="00D553B6" w:rsidRPr="000B5FAA">
        <w:rPr>
          <w:color w:val="000000"/>
          <w:lang w:val="pt-BR"/>
        </w:rPr>
        <w:fldChar w:fldCharType="end"/>
      </w:r>
      <w:r w:rsidR="00D553B6" w:rsidRPr="007E46E3">
        <w:rPr>
          <w:color w:val="000000"/>
          <w:lang w:val="pt-BR"/>
        </w:rPr>
        <w:t xml:space="preserve"> .</w:t>
      </w:r>
    </w:p>
    <w:p w:rsidR="00D64D9D" w:rsidRDefault="00000000" w:rsidP="009174A2">
      <w:pPr>
        <w:pStyle w:val="Normal0"/>
        <w:spacing w:before="60"/>
        <w:jc w:val="both"/>
        <w:rPr>
          <w:color w:val="000000"/>
        </w:rPr>
      </w:pPr>
      <w:r>
        <w:rPr>
          <w:noProof/>
        </w:rPr>
        <w:pict>
          <v:group id="_x0000_s1159" style="position:absolute;left:0;text-align:left;margin-left:412.25pt;margin-top:2.35pt;width:79.1pt;height:82.95pt;z-index:6" coordorigin="9267,9673" coordsize="1193,1361">
            <v:group id="_x0000_s1160" style="position:absolute;left:9267;top:9965;width:1193;height:1069" coordorigin="9267,9965" coordsize="1193,1069" o:allowincell="f">
              <v:group id="_x0000_s1161" style="position:absolute;left:9267;top:9965;width:1193;height:928" coordorigin="9267,9965" coordsize="1193,928" o:allowincell="f">
                <v:group id="_x0000_s1162" style="position:absolute;left:9267;top:9965;width:1193;height:301" coordorigin="9267,9965" coordsize="1193,301" o:allowincell="f">
                  <v:shape id="_x0000_s1163" type="#_x0000_t32" style="position:absolute;left:9267;top:10107;width:212;height:0" o:connectortype="straight" o:allowincell="f"/>
                  <v:shape id="_x0000_s1164" type="#_x0000_t32" style="position:absolute;left:9479;top:10027;width:0;height:177" o:connectortype="straight" o:allowincell="f"/>
                  <v:shape id="_x0000_s1165" type="#_x0000_t32" style="position:absolute;left:9549;top:10027;width:0;height:177" o:connectortype="straight" o:allowincell="f"/>
                  <v:shape id="_x0000_s1166" type="#_x0000_t120" style="position:absolute;left:9372;top:9965;width:283;height:301" o:allowincell="f" filled="f"/>
                  <v:shape id="_x0000_s1167" type="#_x0000_t32" style="position:absolute;left:9549;top:10107;width:496;height:0" o:connectortype="straight" o:allowincell="f"/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168" type="#_x0000_t123" style="position:absolute;left:10045;top:10000;width:203;height:192" o:allowincell="f" strokeweight="1.5pt"/>
                  <v:shape id="_x0000_s1169" type="#_x0000_t32" style="position:absolute;left:10248;top:10107;width:212;height:0" o:connectortype="straight" o:allowincell="f"/>
                </v:group>
                <v:group id="_x0000_s1170" style="position:absolute;left:9267;top:10107;width:1193;height:786" coordorigin="9267,10107" coordsize="1193,786" o:allowincell="f">
                  <v:shape id="_x0000_s1171" type="#_x0000_t32" style="position:absolute;left:9267;top:10107;width:1;height:786" o:connectortype="straight" o:allowincell="f"/>
                  <v:shape id="_x0000_s1172" type="#_x0000_t32" style="position:absolute;left:10459;top:10107;width:1;height:786" o:connectortype="straight" o:allowincell="f"/>
                  <v:shape id="_x0000_s1173" type="#_x0000_t32" style="position:absolute;left:9797;top:10107;width:0;height:282" o:connectortype="straight" o:allowincell="f"/>
                  <v:shape id="_x0000_s1174" type="#_x0000_t32" style="position:absolute;left:9797;top:10389;width:133;height:0" o:connectortype="straight" o:allowincell="f"/>
                  <v:rect id="_x0000_s1175" style="position:absolute;left:9939;top:10326;width:274;height:143" o:allowincell="f"/>
                  <v:shape id="_x0000_s1176" type="#_x0000_t32" style="position:absolute;left:10213;top:10389;width:246;height:0" o:connectortype="straight" o:allowincell="f"/>
                </v:group>
              </v:group>
              <v:group id="_x0000_s1177" style="position:absolute;left:9267;top:10760;width:1192;height:274" coordorigin="9267,10760" coordsize="1192,274" o:allowincell="f">
                <v:shape id="_x0000_s1178" type="#_x0000_t32" style="position:absolute;left:9267;top:10893;width:530;height:0" o:connectortype="straight" o:allowincell="f"/>
                <v:shape id="_x0000_s1179" type="#_x0000_t32" style="position:absolute;left:9797;top:10760;width:0;height:274" o:connectortype="straight" o:allowincell="f"/>
                <v:shape id="_x0000_s1180" type="#_x0000_t32" style="position:absolute;left:9850;top:10832;width:0;height:133" o:connectortype="straight" o:allowincell="f"/>
                <v:shape id="_x0000_s1181" type="#_x0000_t32" style="position:absolute;left:9850;top:10893;width:609;height:0" o:connectortype="straight" o:allowincell="f"/>
              </v:group>
            </v:group>
            <v:group id="_x0000_s1182" style="position:absolute;left:9339;top:9673;width:1107;height:1256" coordorigin="9339,9673" coordsize="1107,1256" o:allowincell="f">
              <v:shape id="_x0000_s1183" type="#_x0000_t202" style="position:absolute;left:9466;top:10505;width:980;height:424" o:allowincell="f" filled="f" stroked="f">
                <v:textbox>
                  <w:txbxContent>
                    <w:p w:rsidR="0071732D" w:rsidRPr="008C335F" w:rsidRDefault="000E0B9D" w:rsidP="0071732D">
                      <w:pPr>
                        <w:pStyle w:val="Normal0"/>
                      </w:pPr>
                      <w:r>
                        <w:rPr>
                          <w:rFonts w:hint="cs"/>
                        </w:rPr>
                        <w:t>ξ, r</w:t>
                      </w:r>
                    </w:p>
                  </w:txbxContent>
                </v:textbox>
              </v:shape>
              <v:shape id="_x0000_s1184" type="#_x0000_t202" style="position:absolute;left:9948;top:10375;width:498;height:380" o:allowincell="f" filled="f" stroked="f">
                <v:textbox>
                  <w:txbxContent>
                    <w:p w:rsidR="0071732D" w:rsidRPr="008C335F" w:rsidRDefault="000E0B9D" w:rsidP="0071732D">
                      <w:pPr>
                        <w:pStyle w:val="Normal0"/>
                      </w:pPr>
                      <w:r>
                        <w:t>R</w:t>
                      </w:r>
                    </w:p>
                  </w:txbxContent>
                </v:textbox>
              </v:shape>
              <v:shape id="_x0000_s1185" type="#_x0000_t202" style="position:absolute;left:9939;top:9700;width:498;height:380" o:allowincell="f" filled="f" stroked="f">
                <v:textbox>
                  <w:txbxContent>
                    <w:p w:rsidR="0071732D" w:rsidRPr="008C335F" w:rsidRDefault="000E0B9D" w:rsidP="0071732D">
                      <w:pPr>
                        <w:pStyle w:val="Normal0"/>
                      </w:pPr>
                      <w:r>
                        <w:rPr>
                          <w:rFonts w:hint="cs"/>
                        </w:rPr>
                        <w:t>Đ</w:t>
                      </w:r>
                    </w:p>
                  </w:txbxContent>
                </v:textbox>
              </v:shape>
              <v:shape id="_x0000_s1186" type="#_x0000_t202" style="position:absolute;left:9339;top:9673;width:498;height:380" o:allowincell="f" filled="f" stroked="f">
                <v:textbox>
                  <w:txbxContent>
                    <w:p w:rsidR="0071732D" w:rsidRPr="009174A2" w:rsidRDefault="000E0B9D" w:rsidP="0071732D">
                      <w:pPr>
                        <w:pStyle w:val="Normal0"/>
                        <w:rPr>
                          <w:vertAlign w:val="subscript"/>
                        </w:rPr>
                      </w:pPr>
                      <w:r>
                        <w:t>R</w:t>
                      </w:r>
                      <w:r>
                        <w:rPr>
                          <w:vertAlign w:val="subscript"/>
                        </w:rPr>
                        <w:t>p</w:t>
                      </w:r>
                    </w:p>
                  </w:txbxContent>
                </v:textbox>
              </v:shape>
            </v:group>
          </v:group>
        </w:pict>
      </w:r>
      <w:proofErr w:type="spellStart"/>
      <w:r w:rsidR="000E0B9D" w:rsidRPr="00B520DD">
        <w:rPr>
          <w:b/>
          <w:szCs w:val="26"/>
        </w:rPr>
        <w:t>Câu</w:t>
      </w:r>
      <w:proofErr w:type="spellEnd"/>
      <w:r w:rsidR="000E0B9D" w:rsidRPr="00B520DD">
        <w:rPr>
          <w:b/>
          <w:szCs w:val="26"/>
        </w:rPr>
        <w:t xml:space="preserve"> 13. </w:t>
      </w:r>
      <w:proofErr w:type="spellStart"/>
      <w:r w:rsidR="000E0B9D" w:rsidRPr="007E46E3">
        <w:rPr>
          <w:rFonts w:hint="cs"/>
          <w:color w:val="000000"/>
        </w:rPr>
        <w:t>Một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mạch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điện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như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hình</w:t>
      </w:r>
      <w:proofErr w:type="spellEnd"/>
      <w:r w:rsidR="000E0B9D" w:rsidRPr="007E46E3">
        <w:rPr>
          <w:rFonts w:hint="cs"/>
          <w:color w:val="000000"/>
        </w:rPr>
        <w:t xml:space="preserve"> </w:t>
      </w:r>
      <w:proofErr w:type="spellStart"/>
      <w:r w:rsidR="000E0B9D" w:rsidRPr="007E46E3">
        <w:rPr>
          <w:rFonts w:hint="cs"/>
          <w:color w:val="000000"/>
        </w:rPr>
        <w:t>vẽ</w:t>
      </w:r>
      <w:proofErr w:type="spellEnd"/>
      <w:r w:rsidR="000E0B9D" w:rsidRPr="007E46E3">
        <w:rPr>
          <w:rFonts w:hint="cs"/>
          <w:color w:val="000000"/>
        </w:rPr>
        <w:t xml:space="preserve">. </w:t>
      </w:r>
      <w:r w:rsidR="000E0B9D">
        <w:rPr>
          <w:color w:val="000000"/>
          <w:position w:val="-12"/>
        </w:rPr>
        <w:object w:dxaOrig="840" w:dyaOrig="360">
          <v:shape id="_x0000_i1031" type="#_x0000_t75" style="width:42pt;height:18pt" o:ole="">
            <v:imagedata r:id="rId12" o:title=""/>
          </v:shape>
          <o:OLEObject Type="Embed" ProgID="Equation.DSMT4" ShapeID="_x0000_i1031" DrawAspect="Content" ObjectID="_1733225565" r:id="rId13"/>
        </w:object>
      </w:r>
      <w:r w:rsidR="000E0B9D" w:rsidRPr="007E46E3">
        <w:rPr>
          <w:color w:val="000000"/>
          <w:position w:val="-10"/>
        </w:rPr>
        <w:t xml:space="preserve">, </w:t>
      </w:r>
      <w:r w:rsidR="000E0B9D" w:rsidRPr="007E46E3">
        <w:rPr>
          <w:rFonts w:hint="cs"/>
          <w:color w:val="000000"/>
        </w:rPr>
        <w:t xml:space="preserve">R = 12Ω, Đ: 6V – 9W; </w:t>
      </w:r>
    </w:p>
    <w:p w:rsidR="00D64D9D" w:rsidRDefault="000E0B9D" w:rsidP="00D64D9D">
      <w:pPr>
        <w:pStyle w:val="Normal0"/>
        <w:spacing w:before="60"/>
        <w:jc w:val="both"/>
      </w:pPr>
      <w:proofErr w:type="spellStart"/>
      <w:r w:rsidRPr="007E46E3">
        <w:rPr>
          <w:rFonts w:hint="cs"/>
          <w:color w:val="000000"/>
        </w:rPr>
        <w:t>bình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phân</w:t>
      </w:r>
      <w:proofErr w:type="spellEnd"/>
      <w:r w:rsidRPr="007E46E3">
        <w:rPr>
          <w:rFonts w:hint="cs"/>
          <w:color w:val="000000"/>
        </w:rPr>
        <w:t xml:space="preserve"> </w:t>
      </w:r>
      <w:r w:rsidRPr="007E46E3">
        <w:t>CuSO</w:t>
      </w:r>
      <w:r w:rsidRPr="007E46E3">
        <w:rPr>
          <w:vertAlign w:val="subscript"/>
        </w:rPr>
        <w:t>4</w:t>
      </w:r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anot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Cu; ξ = 9V, r = 0,5Ω. </w:t>
      </w:r>
      <w:proofErr w:type="spellStart"/>
      <w:r w:rsidRPr="007E46E3">
        <w:rPr>
          <w:rFonts w:hint="cs"/>
        </w:rPr>
        <w:t>Đèn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sáng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bình</w:t>
      </w:r>
      <w:proofErr w:type="spellEnd"/>
      <w:r w:rsidRPr="007E46E3">
        <w:rPr>
          <w:rFonts w:hint="cs"/>
        </w:rPr>
        <w:t xml:space="preserve"> </w:t>
      </w:r>
    </w:p>
    <w:p w:rsidR="009174A2" w:rsidRDefault="000E0B9D" w:rsidP="00D64D9D">
      <w:pPr>
        <w:pStyle w:val="Normal0"/>
        <w:spacing w:before="60"/>
        <w:jc w:val="both"/>
        <w:rPr>
          <w:lang w:val="pt-BR"/>
        </w:rPr>
      </w:pPr>
      <w:proofErr w:type="spellStart"/>
      <w:r w:rsidRPr="007E46E3">
        <w:rPr>
          <w:rFonts w:hint="cs"/>
        </w:rPr>
        <w:t>thường</w:t>
      </w:r>
      <w:proofErr w:type="spellEnd"/>
      <w:r w:rsidRPr="007E46E3">
        <w:rPr>
          <w:rFonts w:hint="cs"/>
        </w:rPr>
        <w:t xml:space="preserve">, </w:t>
      </w:r>
      <w:proofErr w:type="spellStart"/>
      <w:r w:rsidRPr="007E46E3">
        <w:t>K</w:t>
      </w:r>
      <w:r w:rsidRPr="007E46E3">
        <w:rPr>
          <w:rFonts w:hint="cs"/>
        </w:rPr>
        <w:t>hối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lượng</w:t>
      </w:r>
      <w:proofErr w:type="spellEnd"/>
      <w:r w:rsidRPr="007E46E3">
        <w:rPr>
          <w:rFonts w:hint="cs"/>
        </w:rPr>
        <w:t xml:space="preserve"> Cu </w:t>
      </w:r>
      <w:proofErr w:type="spellStart"/>
      <w:r w:rsidRPr="007E46E3">
        <w:rPr>
          <w:rFonts w:hint="cs"/>
        </w:rPr>
        <w:t>bám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vào</w:t>
      </w:r>
      <w:proofErr w:type="spellEnd"/>
      <w:r w:rsidRPr="007E46E3">
        <w:rPr>
          <w:lang w:val="vi-VN"/>
        </w:rPr>
        <w:t xml:space="preserve"> </w:t>
      </w:r>
      <w:proofErr w:type="spellStart"/>
      <w:r w:rsidRPr="007E46E3">
        <w:rPr>
          <w:rFonts w:hint="cs"/>
        </w:rPr>
        <w:t>catot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mỗi</w:t>
      </w:r>
      <w:proofErr w:type="spellEnd"/>
      <w:r w:rsidRPr="007E46E3">
        <w:rPr>
          <w:rFonts w:hint="cs"/>
        </w:rPr>
        <w:t xml:space="preserve"> </w:t>
      </w:r>
      <w:r w:rsidRPr="007E46E3">
        <w:rPr>
          <w:rFonts w:hint="cs"/>
          <w:lang w:val="pt-BR"/>
        </w:rPr>
        <w:t>phút là bao nhiêu: A</w:t>
      </w:r>
      <w:r w:rsidRPr="007E46E3">
        <w:rPr>
          <w:vertAlign w:val="subscript"/>
          <w:lang w:val="pt-BR"/>
        </w:rPr>
        <w:t>CU</w:t>
      </w:r>
      <w:r w:rsidRPr="007E46E3">
        <w:rPr>
          <w:lang w:val="pt-BR"/>
        </w:rPr>
        <w:t xml:space="preserve"> = 64, n = 2</w:t>
      </w:r>
    </w:p>
    <w:p w:rsidR="0065520B" w:rsidRDefault="00000000" w:rsidP="009174A2">
      <w:pPr>
        <w:pStyle w:val="Normal0"/>
        <w:spacing w:before="60"/>
        <w:ind w:firstLine="280"/>
        <w:jc w:val="both"/>
        <w:rPr>
          <w:lang w:val="pt-BR"/>
        </w:rPr>
      </w:pP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sv-SE"/>
        </w:rPr>
        <w:t>45mg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sv-SE"/>
        </w:rPr>
        <w:t>25mg.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sv-SE"/>
        </w:rPr>
        <w:t>40mg.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sv-SE"/>
        </w:rPr>
        <w:t>36mg.</w:t>
      </w:r>
    </w:p>
    <w:p w:rsidR="009174A2" w:rsidRPr="007E46E3" w:rsidRDefault="000E0B9D" w:rsidP="009174A2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14. </w:t>
      </w:r>
      <w:proofErr w:type="spellStart"/>
      <w:r w:rsidRPr="007E46E3">
        <w:rPr>
          <w:rFonts w:hint="cs"/>
          <w:color w:val="000000"/>
        </w:rPr>
        <w:t>Chọn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đáp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án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sai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</w:rPr>
        <w:t xml:space="preserve">Khi </w:t>
      </w:r>
      <w:proofErr w:type="spellStart"/>
      <w:r w:rsidRPr="007E46E3">
        <w:rPr>
          <w:rFonts w:hint="cs"/>
          <w:color w:val="000000"/>
        </w:rPr>
        <w:t>bị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đốt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nóng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dẫn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Dòng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tuân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theo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Ôm</w:t>
      </w:r>
      <w:proofErr w:type="spellEnd"/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</w:rPr>
        <w:t xml:space="preserve">Ở </w:t>
      </w:r>
      <w:proofErr w:type="spellStart"/>
      <w:r w:rsidRPr="007E46E3">
        <w:rPr>
          <w:rFonts w:hint="cs"/>
          <w:color w:val="000000"/>
        </w:rPr>
        <w:t>điều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môi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Những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ngoài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sự</w:t>
      </w:r>
      <w:proofErr w:type="spellEnd"/>
      <w:r w:rsidRPr="007E46E3">
        <w:rPr>
          <w:rFonts w:hint="cs"/>
          <w:color w:val="000000"/>
        </w:rPr>
        <w:t xml:space="preserve"> ion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gọi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nhân</w:t>
      </w:r>
      <w:proofErr w:type="spellEnd"/>
      <w:r w:rsidRPr="007E46E3">
        <w:rPr>
          <w:rFonts w:hint="cs"/>
          <w:color w:val="000000"/>
        </w:rPr>
        <w:t xml:space="preserve"> ion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>.</w:t>
      </w:r>
    </w:p>
    <w:p w:rsidR="00FE056A" w:rsidRPr="007E46E3" w:rsidRDefault="000E0B9D" w:rsidP="00A57093">
      <w:pPr>
        <w:pStyle w:val="ListParagraph"/>
        <w:tabs>
          <w:tab w:val="left" w:pos="0"/>
        </w:tabs>
        <w:spacing w:before="60"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vi-VN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15. </w:t>
      </w:r>
      <w:r w:rsidRPr="007E46E3">
        <w:rPr>
          <w:rFonts w:ascii="Times New Roman" w:hAnsi="Times New Roman"/>
          <w:color w:val="000000"/>
          <w:sz w:val="24"/>
          <w:szCs w:val="24"/>
          <w:lang w:val="nl-NL"/>
        </w:rPr>
        <w:t>Hiệu điện thế giữa hai điểm trong điện trường đặc trưng cho điện trường về</w:t>
      </w:r>
      <w:r w:rsidRPr="007E46E3">
        <w:rPr>
          <w:rFonts w:ascii="Times New Roman" w:hAnsi="Times New Roman"/>
          <w:color w:val="000000"/>
          <w:sz w:val="24"/>
          <w:szCs w:val="24"/>
          <w:lang w:val="vi-VN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dụng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lên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color w:val="000000"/>
          <w:lang w:val="vi-VN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lượng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đặt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vị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truyền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tương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rFonts w:hint="cs"/>
          <w:color w:val="000000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</w:rPr>
        <w:t>Khả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thực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khi</w:t>
      </w:r>
      <w:proofErr w:type="spellEnd"/>
      <w:r w:rsidRPr="007E46E3">
        <w:rPr>
          <w:rFonts w:hint="cs"/>
          <w:color w:val="000000"/>
        </w:rPr>
        <w:t xml:space="preserve"> di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giữa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hai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đó</w:t>
      </w:r>
      <w:proofErr w:type="spellEnd"/>
      <w:r w:rsidRPr="007E46E3">
        <w:rPr>
          <w:color w:val="000000"/>
          <w:lang w:val="vi-VN"/>
        </w:rPr>
        <w:t>.</w:t>
      </w:r>
    </w:p>
    <w:p w:rsidR="006414A2" w:rsidRPr="007E46E3" w:rsidRDefault="000E0B9D" w:rsidP="006414A2">
      <w:pPr>
        <w:pStyle w:val="Normal0"/>
        <w:spacing w:before="60"/>
        <w:jc w:val="both"/>
        <w:rPr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16. </w:t>
      </w:r>
      <w:r w:rsidRPr="007E46E3">
        <w:rPr>
          <w:rFonts w:hint="cs"/>
          <w:lang w:val="pt-BR"/>
        </w:rPr>
        <w:t xml:space="preserve">Một sợi dây đồng có điện trở 37Ω ở </w:t>
      </w:r>
      <w:smartTag w:uri="urn:schemas-microsoft-com:office:smarttags" w:element="metricconverter">
        <w:smartTagPr>
          <w:attr w:name="ProductID" w:val="500C"/>
        </w:smartTagPr>
        <w:r w:rsidRPr="007E46E3">
          <w:rPr>
            <w:lang w:val="pt-BR"/>
          </w:rPr>
          <w:t>50</w:t>
        </w:r>
        <w:r w:rsidRPr="007E46E3">
          <w:rPr>
            <w:vertAlign w:val="superscript"/>
            <w:lang w:val="pt-BR"/>
          </w:rPr>
          <w:t>0</w:t>
        </w:r>
        <w:r w:rsidRPr="007E46E3">
          <w:rPr>
            <w:lang w:val="pt-BR"/>
          </w:rPr>
          <w:t>C</w:t>
        </w:r>
      </w:smartTag>
      <w:r w:rsidRPr="007E46E3">
        <w:rPr>
          <w:lang w:val="pt-BR"/>
        </w:rPr>
        <w:t xml:space="preserve">. </w:t>
      </w:r>
      <w:proofErr w:type="spellStart"/>
      <w:r w:rsidRPr="007E46E3">
        <w:rPr>
          <w:rFonts w:hint="cs"/>
          <w:lang w:val="fr-FR"/>
        </w:rPr>
        <w:t>Điện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trở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của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dây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đó</w:t>
      </w:r>
      <w:proofErr w:type="spellEnd"/>
      <w:r w:rsidRPr="007E46E3">
        <w:rPr>
          <w:rFonts w:hint="cs"/>
          <w:lang w:val="fr-FR"/>
        </w:rPr>
        <w:t xml:space="preserve"> ở t</w:t>
      </w:r>
      <w:r w:rsidRPr="007E46E3">
        <w:rPr>
          <w:vertAlign w:val="superscript"/>
          <w:lang w:val="fr-FR"/>
        </w:rPr>
        <w:t>0</w:t>
      </w:r>
      <w:r w:rsidRPr="007E46E3">
        <w:rPr>
          <w:rFonts w:hint="cs"/>
          <w:lang w:val="fr-FR"/>
        </w:rPr>
        <w:t xml:space="preserve">C </w:t>
      </w:r>
      <w:proofErr w:type="spellStart"/>
      <w:r w:rsidRPr="007E46E3">
        <w:rPr>
          <w:rFonts w:hint="cs"/>
          <w:lang w:val="fr-FR"/>
        </w:rPr>
        <w:t>là</w:t>
      </w:r>
      <w:proofErr w:type="spellEnd"/>
      <w:r w:rsidRPr="007E46E3">
        <w:rPr>
          <w:rFonts w:hint="cs"/>
          <w:lang w:val="fr-FR"/>
        </w:rPr>
        <w:t xml:space="preserve"> 43Ω. </w:t>
      </w:r>
      <w:proofErr w:type="spellStart"/>
      <w:r w:rsidRPr="007E46E3">
        <w:rPr>
          <w:rFonts w:hint="cs"/>
          <w:lang w:val="fr-FR"/>
        </w:rPr>
        <w:t>Biết</w:t>
      </w:r>
      <w:proofErr w:type="spellEnd"/>
      <w:r w:rsidRPr="007E46E3">
        <w:rPr>
          <w:rFonts w:hint="cs"/>
          <w:lang w:val="fr-FR"/>
        </w:rPr>
        <w:t xml:space="preserve"> </w:t>
      </w:r>
      <w:r w:rsidRPr="007E46E3">
        <w:rPr>
          <w:rFonts w:hint="cs"/>
        </w:rPr>
        <w:t>α</w:t>
      </w:r>
      <w:r w:rsidRPr="007E46E3">
        <w:rPr>
          <w:lang w:val="fr-FR"/>
        </w:rPr>
        <w:t xml:space="preserve"> = 0,004K</w:t>
      </w:r>
      <w:r w:rsidRPr="007E46E3">
        <w:rPr>
          <w:vertAlign w:val="superscript"/>
          <w:lang w:val="fr-FR"/>
        </w:rPr>
        <w:t>-1</w:t>
      </w:r>
      <w:r w:rsidRPr="007E46E3">
        <w:rPr>
          <w:rFonts w:hint="cs"/>
          <w:lang w:val="fr-FR"/>
        </w:rPr>
        <w:t xml:space="preserve">. </w:t>
      </w:r>
      <w:proofErr w:type="spellStart"/>
      <w:r w:rsidRPr="007E46E3">
        <w:rPr>
          <w:rFonts w:hint="cs"/>
          <w:lang w:val="fr-FR"/>
        </w:rPr>
        <w:t>Nhiệt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độ</w:t>
      </w:r>
      <w:proofErr w:type="spellEnd"/>
      <w:r w:rsidRPr="007E46E3">
        <w:rPr>
          <w:rFonts w:hint="cs"/>
          <w:lang w:val="fr-FR"/>
        </w:rPr>
        <w:t xml:space="preserve"> t</w:t>
      </w:r>
      <w:r w:rsidRPr="007E46E3">
        <w:rPr>
          <w:vertAlign w:val="superscript"/>
          <w:lang w:val="fr-FR"/>
        </w:rPr>
        <w:t>0</w:t>
      </w:r>
      <w:r w:rsidRPr="007E46E3">
        <w:rPr>
          <w:rFonts w:hint="cs"/>
          <w:lang w:val="fr-FR"/>
        </w:rPr>
        <w:t xml:space="preserve">C </w:t>
      </w:r>
      <w:proofErr w:type="spellStart"/>
      <w:r w:rsidRPr="007E46E3">
        <w:rPr>
          <w:rFonts w:hint="cs"/>
          <w:lang w:val="fr-FR"/>
        </w:rPr>
        <w:t>có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giá</w:t>
      </w:r>
      <w:proofErr w:type="spellEnd"/>
      <w:r w:rsidRPr="007E46E3">
        <w:rPr>
          <w:rFonts w:hint="cs"/>
          <w:lang w:val="fr-FR"/>
        </w:rPr>
        <w:t xml:space="preserve"> </w:t>
      </w:r>
      <w:proofErr w:type="spellStart"/>
      <w:r w:rsidRPr="007E46E3">
        <w:rPr>
          <w:rFonts w:hint="cs"/>
          <w:lang w:val="fr-FR"/>
        </w:rPr>
        <w:t>trị</w:t>
      </w:r>
      <w:proofErr w:type="spellEnd"/>
      <w:r w:rsidRPr="007E46E3">
        <w:rPr>
          <w:rFonts w:hint="cs"/>
          <w:lang w:val="fr-FR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fr-FR"/>
        </w:rPr>
        <w:t>100</w:t>
      </w:r>
      <w:r w:rsidRPr="007E46E3">
        <w:rPr>
          <w:color w:val="000000"/>
          <w:vertAlign w:val="superscript"/>
          <w:lang w:val="fr-FR"/>
        </w:rPr>
        <w:t>0</w:t>
      </w:r>
      <w:r w:rsidRPr="007E46E3">
        <w:rPr>
          <w:color w:val="000000"/>
          <w:lang w:val="fr-FR"/>
        </w:rPr>
        <w:t>C.</w:t>
      </w:r>
      <w:r>
        <w:rPr>
          <w:b/>
        </w:rPr>
        <w:tab/>
        <w:t>B.</w:t>
      </w:r>
      <w:r>
        <w:t xml:space="preserve"> </w:t>
      </w:r>
      <w:smartTag w:uri="urn:schemas-microsoft-com:office:smarttags" w:element="metricconverter">
        <w:smartTagPr>
          <w:attr w:name="ProductID" w:val="900C"/>
        </w:smartTagPr>
        <w:r w:rsidRPr="007E46E3">
          <w:rPr>
            <w:color w:val="000000"/>
            <w:lang w:val="fr-FR"/>
          </w:rPr>
          <w:t>90</w:t>
        </w:r>
        <w:r w:rsidRPr="007E46E3">
          <w:rPr>
            <w:color w:val="000000"/>
            <w:vertAlign w:val="superscript"/>
            <w:lang w:val="fr-FR"/>
          </w:rPr>
          <w:t>0</w:t>
        </w:r>
        <w:r w:rsidRPr="007E46E3">
          <w:rPr>
            <w:color w:val="000000"/>
            <w:lang w:val="fr-FR"/>
          </w:rPr>
          <w:t>C</w:t>
        </w:r>
      </w:smartTag>
      <w:r w:rsidRPr="007E46E3">
        <w:rPr>
          <w:color w:val="000000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fr-FR"/>
        </w:rPr>
        <w:t xml:space="preserve">90,5 </w:t>
      </w:r>
      <w:r w:rsidRPr="007E46E3">
        <w:rPr>
          <w:color w:val="000000"/>
          <w:vertAlign w:val="superscript"/>
          <w:lang w:val="fr-FR"/>
        </w:rPr>
        <w:t>0</w:t>
      </w:r>
      <w:r w:rsidRPr="007E46E3">
        <w:rPr>
          <w:color w:val="000000"/>
          <w:lang w:val="fr-FR"/>
        </w:rPr>
        <w:t>C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smartTag w:uri="urn:schemas-microsoft-com:office:smarttags" w:element="metricconverter">
        <w:smartTagPr>
          <w:attr w:name="ProductID" w:val="250C"/>
        </w:smartTagPr>
        <w:r w:rsidRPr="007E46E3">
          <w:rPr>
            <w:color w:val="000000"/>
            <w:lang w:val="fr-FR"/>
          </w:rPr>
          <w:t>25</w:t>
        </w:r>
        <w:r w:rsidRPr="007E46E3">
          <w:rPr>
            <w:color w:val="000000"/>
            <w:vertAlign w:val="superscript"/>
            <w:lang w:val="fr-FR"/>
          </w:rPr>
          <w:t>0</w:t>
        </w:r>
        <w:r w:rsidRPr="007E46E3">
          <w:rPr>
            <w:color w:val="000000"/>
            <w:lang w:val="fr-FR"/>
          </w:rPr>
          <w:t>C</w:t>
        </w:r>
      </w:smartTag>
      <w:r w:rsidRPr="007E46E3">
        <w:rPr>
          <w:color w:val="000000"/>
          <w:lang w:val="fr-FR"/>
        </w:rPr>
        <w:t>.</w:t>
      </w:r>
    </w:p>
    <w:p w:rsidR="000128C5" w:rsidRPr="007E46E3" w:rsidRDefault="000E0B9D" w:rsidP="000128C5">
      <w:pPr>
        <w:pStyle w:val="Normal0"/>
        <w:spacing w:before="60"/>
        <w:jc w:val="both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17.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xác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ra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bởi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Q &lt; 0, </w:t>
      </w:r>
      <w:proofErr w:type="spellStart"/>
      <w:r w:rsidRPr="007E46E3">
        <w:rPr>
          <w:rFonts w:hint="cs"/>
          <w:color w:val="000000"/>
        </w:rPr>
        <w:t>tại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điểm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chân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điểm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r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 xml:space="preserve">: ( </w:t>
      </w:r>
      <w:proofErr w:type="spellStart"/>
      <w:r w:rsidRPr="007E46E3">
        <w:rPr>
          <w:rFonts w:hint="cs"/>
        </w:rPr>
        <w:t>lấy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véctơ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làm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dương</w:t>
      </w:r>
      <w:proofErr w:type="spellEnd"/>
      <w:r w:rsidRPr="007E46E3">
        <w:rPr>
          <w:rFonts w:hint="cs"/>
        </w:rPr>
        <w:t>):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000000">
        <w:rPr>
          <w:color w:val="FF0000"/>
          <w:position w:val="-24"/>
        </w:rPr>
        <w:pict>
          <v:shape id="_x0000_i1032" type="#_x0000_t75" style="width:64.5pt;height:31.5pt">
            <v:imagedata r:id="rId14" o:title=""/>
          </v:shape>
        </w:pict>
      </w:r>
      <w:r w:rsidRPr="007E46E3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 w:rsidR="00000000">
        <w:rPr>
          <w:position w:val="-24"/>
        </w:rPr>
        <w:pict>
          <v:shape id="_x0000_i1033" type="#_x0000_t75" style="width:70.5pt;height:31.5pt">
            <v:imagedata r:id="rId15" o:title=""/>
          </v:shape>
        </w:pict>
      </w:r>
      <w:r w:rsidRPr="007E46E3">
        <w:rPr>
          <w:color w:val="000000"/>
          <w:lang w:val="vi-VN"/>
        </w:rPr>
        <w:t>.</w:t>
      </w:r>
      <w:r>
        <w:rPr>
          <w:b/>
        </w:rPr>
        <w:tab/>
        <w:t>C.</w:t>
      </w:r>
      <w:r>
        <w:t xml:space="preserve"> </w:t>
      </w:r>
      <w:r w:rsidR="00000000">
        <w:rPr>
          <w:position w:val="-24"/>
        </w:rPr>
        <w:pict>
          <v:shape id="_x0000_i1034" type="#_x0000_t75" style="width:1in;height:31.5pt">
            <v:imagedata r:id="rId16" o:title=""/>
          </v:shape>
        </w:pict>
      </w:r>
      <w:r w:rsidRPr="007E46E3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="00000000">
        <w:rPr>
          <w:position w:val="-24"/>
        </w:rPr>
        <w:pict>
          <v:shape id="_x0000_i1035" type="#_x0000_t75" style="width:63pt;height:31.5pt">
            <v:imagedata r:id="rId17" o:title=""/>
          </v:shape>
        </w:pict>
      </w:r>
      <w:r w:rsidRPr="007E46E3">
        <w:rPr>
          <w:color w:val="000000"/>
        </w:rPr>
        <w:t>.</w:t>
      </w:r>
    </w:p>
    <w:p w:rsidR="001A6CC1" w:rsidRPr="007E46E3" w:rsidRDefault="000E0B9D" w:rsidP="001A6CC1">
      <w:pPr>
        <w:pStyle w:val="Normal0"/>
        <w:tabs>
          <w:tab w:val="left" w:pos="0"/>
        </w:tabs>
        <w:spacing w:before="60"/>
        <w:contextualSpacing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18. </w:t>
      </w:r>
      <w:r w:rsidRPr="007E46E3">
        <w:rPr>
          <w:rFonts w:hint="cs"/>
          <w:color w:val="000000"/>
        </w:rPr>
        <w:t xml:space="preserve">Khi </w:t>
      </w:r>
      <w:proofErr w:type="spellStart"/>
      <w:r w:rsidRPr="007E46E3">
        <w:rPr>
          <w:rFonts w:hint="cs"/>
          <w:color w:val="000000"/>
        </w:rPr>
        <w:t>ghép</w:t>
      </w:r>
      <w:proofErr w:type="spellEnd"/>
      <w:r w:rsidRPr="007E46E3">
        <w:rPr>
          <w:rFonts w:hint="cs"/>
          <w:color w:val="000000"/>
        </w:rPr>
        <w:t xml:space="preserve"> n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nối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tiếp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mỗi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r w:rsidRPr="007E46E3">
        <w:rPr>
          <w:color w:val="000000"/>
          <w:lang w:val="pt-BR"/>
        </w:rPr>
        <w:t>E</w:t>
      </w:r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r </w:t>
      </w:r>
      <w:proofErr w:type="spellStart"/>
      <w:r w:rsidRPr="007E46E3">
        <w:rPr>
          <w:rFonts w:hint="cs"/>
          <w:color w:val="000000"/>
        </w:rPr>
        <w:t>th́ì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trở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nguồn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 xml:space="preserve"> </w:t>
      </w:r>
      <w:r w:rsidRPr="007E46E3">
        <w:rPr>
          <w:lang w:val="vi-VN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pt-BR"/>
        </w:rPr>
        <w:t>nE nà nr.</w:t>
      </w: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pt-BR"/>
        </w:rPr>
        <w:t>E và nr.</w:t>
      </w: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pt-BR"/>
        </w:rPr>
        <w:t>nE và r/n.</w:t>
      </w: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  <w:lang w:val="pt-BR"/>
        </w:rPr>
        <w:t>E và r/n.</w:t>
      </w:r>
    </w:p>
    <w:p w:rsidR="009174A2" w:rsidRPr="007E46E3" w:rsidRDefault="000E0B9D" w:rsidP="009174A2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19. </w:t>
      </w:r>
      <w:proofErr w:type="spellStart"/>
      <w:r w:rsidRPr="007E46E3">
        <w:rPr>
          <w:rFonts w:hint="cs"/>
          <w:color w:val="000000"/>
        </w:rPr>
        <w:t>Các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tượng</w:t>
      </w:r>
      <w:proofErr w:type="spellEnd"/>
      <w:r w:rsidRPr="007E46E3">
        <w:rPr>
          <w:rFonts w:hint="cs"/>
          <w:color w:val="000000"/>
        </w:rPr>
        <w:t xml:space="preserve">: </w:t>
      </w:r>
      <w:proofErr w:type="spellStart"/>
      <w:r w:rsidRPr="007E46E3">
        <w:rPr>
          <w:rFonts w:hint="cs"/>
          <w:color w:val="000000"/>
        </w:rPr>
        <w:t>tia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lửa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sét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hồ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quang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tượng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quá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trình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phóng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tự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lực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>
        <w:rPr>
          <w:color w:val="000000"/>
        </w:rPr>
        <w:t>S</w:t>
      </w:r>
      <w:r w:rsidRPr="007E46E3">
        <w:rPr>
          <w:rFonts w:hint="cs"/>
          <w:color w:val="000000"/>
        </w:rPr>
        <w:t>ét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color w:val="000000"/>
        </w:rPr>
        <w:t>T</w:t>
      </w:r>
      <w:r w:rsidRPr="007E46E3">
        <w:rPr>
          <w:rFonts w:hint="cs"/>
          <w:color w:val="000000"/>
        </w:rPr>
        <w:t xml:space="preserve">ia </w:t>
      </w:r>
      <w:proofErr w:type="spellStart"/>
      <w:r w:rsidRPr="007E46E3">
        <w:rPr>
          <w:rFonts w:hint="cs"/>
          <w:color w:val="000000"/>
        </w:rPr>
        <w:t>lửa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C.</w:t>
      </w:r>
      <w:r>
        <w:t xml:space="preserve"> </w:t>
      </w:r>
      <w:proofErr w:type="spellStart"/>
      <w:r>
        <w:rPr>
          <w:color w:val="000000"/>
        </w:rPr>
        <w:t>C</w:t>
      </w:r>
      <w:r w:rsidRPr="007E46E3">
        <w:rPr>
          <w:rFonts w:hint="cs"/>
          <w:color w:val="000000"/>
        </w:rPr>
        <w:t>ả</w:t>
      </w:r>
      <w:proofErr w:type="spellEnd"/>
      <w:r w:rsidRPr="007E46E3">
        <w:rPr>
          <w:rFonts w:hint="cs"/>
          <w:color w:val="000000"/>
        </w:rPr>
        <w:t xml:space="preserve"> 3 </w:t>
      </w:r>
      <w:proofErr w:type="spellStart"/>
      <w:r w:rsidRPr="007E46E3">
        <w:rPr>
          <w:rFonts w:hint="cs"/>
          <w:color w:val="000000"/>
        </w:rPr>
        <w:t>đều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đúng</w:t>
      </w:r>
      <w:proofErr w:type="spellEnd"/>
      <w:r w:rsidRPr="007E46E3">
        <w:rPr>
          <w:color w:val="000000"/>
          <w:lang w:val="vi-VN"/>
        </w:rPr>
        <w:t>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H</w:t>
      </w:r>
      <w:r w:rsidRPr="007E46E3">
        <w:rPr>
          <w:rFonts w:hint="cs"/>
          <w:color w:val="000000"/>
        </w:rPr>
        <w:t>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quang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>.</w:t>
      </w:r>
    </w:p>
    <w:p w:rsidR="00FE056A" w:rsidRPr="007E46E3" w:rsidRDefault="000E0B9D" w:rsidP="00FE056A">
      <w:pPr>
        <w:pStyle w:val="Normal0"/>
        <w:spacing w:before="60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20.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tụ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dung 12pF </w:t>
      </w:r>
      <w:proofErr w:type="spellStart"/>
      <w:r w:rsidRPr="007E46E3">
        <w:rPr>
          <w:rFonts w:hint="cs"/>
        </w:rPr>
        <w:t>mắc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vào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nguồn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chiều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hiệu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thế</w:t>
      </w:r>
      <w:proofErr w:type="spellEnd"/>
      <w:r w:rsidRPr="007E46E3">
        <w:rPr>
          <w:rFonts w:hint="cs"/>
        </w:rPr>
        <w:t xml:space="preserve"> 4V. </w:t>
      </w:r>
      <w:proofErr w:type="spellStart"/>
      <w:r w:rsidRPr="007E46E3">
        <w:rPr>
          <w:rFonts w:hint="cs"/>
        </w:rPr>
        <w:t>Tăng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hiệu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thế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này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lên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bằng</w:t>
      </w:r>
      <w:proofErr w:type="spellEnd"/>
      <w:r w:rsidRPr="007E46E3">
        <w:rPr>
          <w:rFonts w:hint="cs"/>
        </w:rPr>
        <w:t xml:space="preserve"> 12V </w:t>
      </w:r>
      <w:proofErr w:type="spellStart"/>
      <w:r w:rsidRPr="007E46E3">
        <w:rPr>
          <w:rFonts w:hint="cs"/>
        </w:rPr>
        <w:t>thì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dung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tụ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này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sẽ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giá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trị</w:t>
      </w:r>
      <w:proofErr w:type="spellEnd"/>
      <w:r w:rsidRPr="007E46E3">
        <w:rPr>
          <w:rFonts w:hint="cs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4pF.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36pF.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12pF.</w:t>
      </w:r>
      <w:r>
        <w:rPr>
          <w:b/>
        </w:rPr>
        <w:tab/>
        <w:t>D.</w:t>
      </w:r>
      <w:r>
        <w:t xml:space="preserve"> </w:t>
      </w:r>
      <w:proofErr w:type="spellStart"/>
      <w:r>
        <w:rPr>
          <w:color w:val="000000"/>
        </w:rPr>
        <w:t>C</w:t>
      </w:r>
      <w:r w:rsidRPr="007E46E3">
        <w:rPr>
          <w:rFonts w:hint="cs"/>
          <w:color w:val="000000"/>
        </w:rPr>
        <w:t>òn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phụ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thuộc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tích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tụ</w:t>
      </w:r>
      <w:proofErr w:type="spellEnd"/>
      <w:r w:rsidRPr="007E46E3">
        <w:rPr>
          <w:color w:val="000000"/>
          <w:lang w:val="vi-VN"/>
        </w:rPr>
        <w:t xml:space="preserve"> .</w:t>
      </w:r>
    </w:p>
    <w:p w:rsidR="00A975ED" w:rsidRPr="007E46E3" w:rsidRDefault="000E0B9D" w:rsidP="00A975ED">
      <w:pPr>
        <w:pStyle w:val="Normal0"/>
        <w:tabs>
          <w:tab w:val="left" w:pos="0"/>
        </w:tabs>
        <w:spacing w:before="60"/>
        <w:contextualSpacing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21. </w:t>
      </w:r>
      <w:r w:rsidRPr="007E46E3">
        <w:rPr>
          <w:rFonts w:hint="cs"/>
          <w:color w:val="000000"/>
          <w:lang w:val="nl-NL"/>
        </w:rPr>
        <w:t>Người ta làm nóng 1 kg nước thêm 1</w:t>
      </w:r>
      <w:r w:rsidRPr="007E46E3">
        <w:rPr>
          <w:color w:val="000000"/>
          <w:vertAlign w:val="superscript"/>
          <w:lang w:val="nl-NL"/>
        </w:rPr>
        <w:t>0</w:t>
      </w:r>
      <w:r w:rsidRPr="007E46E3">
        <w:rPr>
          <w:rFonts w:hint="cs"/>
          <w:color w:val="000000"/>
          <w:lang w:val="nl-NL"/>
        </w:rPr>
        <w:t xml:space="preserve">C bằng cách cho dòng điện 1 A đi qua một điện trở 7 </w:t>
      </w:r>
      <w:r w:rsidRPr="007E46E3">
        <w:rPr>
          <w:rFonts w:hint="cs"/>
          <w:color w:val="000000"/>
        </w:rPr>
        <w:t>Ω</w:t>
      </w:r>
      <w:r w:rsidRPr="007E46E3">
        <w:rPr>
          <w:rFonts w:hint="cs"/>
          <w:color w:val="000000"/>
          <w:lang w:val="nl-NL"/>
        </w:rPr>
        <w:t>. Biết nhiệt</w:t>
      </w:r>
      <w:r w:rsidRPr="007E46E3">
        <w:rPr>
          <w:rFonts w:hint="cs"/>
          <w:lang w:val="nl-NL"/>
        </w:rPr>
        <w:t xml:space="preserve"> dung riêng của nước là 4200 J/kg.K.  Thời gian cần thiết là</w:t>
      </w:r>
      <w:r w:rsidRPr="007E46E3">
        <w:rPr>
          <w:lang w:val="vi-VN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fr-FR"/>
        </w:rPr>
        <w:t xml:space="preserve">10 </w:t>
      </w:r>
      <w:proofErr w:type="spellStart"/>
      <w:r w:rsidRPr="007E46E3">
        <w:rPr>
          <w:rFonts w:hint="cs"/>
          <w:color w:val="000000"/>
          <w:lang w:val="fr-FR"/>
        </w:rPr>
        <w:t>phút</w:t>
      </w:r>
      <w:proofErr w:type="spellEnd"/>
      <w:r w:rsidRPr="007E46E3">
        <w:rPr>
          <w:rFonts w:hint="cs"/>
          <w:color w:val="000000"/>
          <w:lang w:val="fr-FR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fr-FR"/>
        </w:rPr>
        <w:t xml:space="preserve">600 </w:t>
      </w:r>
      <w:proofErr w:type="spellStart"/>
      <w:r w:rsidRPr="007E46E3">
        <w:rPr>
          <w:rFonts w:hint="cs"/>
          <w:color w:val="000000"/>
          <w:lang w:val="fr-FR"/>
        </w:rPr>
        <w:t>phút</w:t>
      </w:r>
      <w:proofErr w:type="spellEnd"/>
      <w:r w:rsidRPr="007E46E3">
        <w:rPr>
          <w:rFonts w:hint="cs"/>
          <w:color w:val="000000"/>
          <w:lang w:val="fr-FR"/>
        </w:rPr>
        <w:t>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fr-FR"/>
        </w:rPr>
        <w:t>10 s.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fr-FR"/>
        </w:rPr>
        <w:t>1 h.</w:t>
      </w:r>
    </w:p>
    <w:p w:rsidR="0065520B" w:rsidRDefault="000E0B9D" w:rsidP="00A57093">
      <w:pPr>
        <w:pStyle w:val="Normal0"/>
        <w:spacing w:before="60"/>
        <w:rPr>
          <w:rFonts w:eastAsia="Arial Unicode MS"/>
          <w:bCs/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22. </w:t>
      </w:r>
      <w:proofErr w:type="spellStart"/>
      <w:r w:rsidRPr="007E46E3">
        <w:rPr>
          <w:rFonts w:hint="cs"/>
          <w:color w:val="000000"/>
        </w:rPr>
        <w:t>Biểu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Jun- </w:t>
      </w:r>
      <w:proofErr w:type="spellStart"/>
      <w:r w:rsidRPr="007E46E3">
        <w:rPr>
          <w:rFonts w:hint="cs"/>
          <w:color w:val="000000"/>
        </w:rPr>
        <w:t>Lenxơ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dạng</w:t>
      </w:r>
      <w:proofErr w:type="spellEnd"/>
      <w:r w:rsidRPr="007E46E3">
        <w:rPr>
          <w:rFonts w:hint="cs"/>
          <w:color w:val="000000"/>
        </w:rPr>
        <w:t xml:space="preserve"> 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Q = Rit.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Q = RI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</w:rPr>
        <w:t>t.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Q = R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</w:rPr>
        <w:t>It.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Q = RIt</w:t>
      </w:r>
      <w:r w:rsidRPr="007E46E3">
        <w:rPr>
          <w:color w:val="000000"/>
          <w:vertAlign w:val="superscript"/>
        </w:rPr>
        <w:t>2</w:t>
      </w:r>
      <w:r w:rsidRPr="007E46E3">
        <w:rPr>
          <w:color w:val="000000"/>
          <w:vertAlign w:val="subscript"/>
          <w:lang w:val="vi-VN"/>
        </w:rPr>
        <w:t>.</w:t>
      </w:r>
    </w:p>
    <w:p w:rsidR="00A20A5E" w:rsidRDefault="00A20A5E" w:rsidP="00AF7AB4">
      <w:pPr>
        <w:pStyle w:val="Normal0"/>
        <w:spacing w:before="60"/>
        <w:jc w:val="both"/>
        <w:rPr>
          <w:b/>
          <w:szCs w:val="26"/>
        </w:rPr>
      </w:pPr>
    </w:p>
    <w:p w:rsidR="00A20A5E" w:rsidRDefault="00A20A5E" w:rsidP="00AF7AB4">
      <w:pPr>
        <w:pStyle w:val="Normal0"/>
        <w:spacing w:before="60"/>
        <w:jc w:val="both"/>
        <w:rPr>
          <w:b/>
          <w:szCs w:val="26"/>
        </w:rPr>
      </w:pPr>
    </w:p>
    <w:p w:rsidR="00EF4C43" w:rsidRPr="007E46E3" w:rsidRDefault="000E0B9D" w:rsidP="00AF7AB4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lastRenderedPageBreak/>
        <w:t>Câu</w:t>
      </w:r>
      <w:proofErr w:type="spellEnd"/>
      <w:r w:rsidRPr="00B520DD">
        <w:rPr>
          <w:b/>
          <w:szCs w:val="26"/>
        </w:rPr>
        <w:t xml:space="preserve"> 23. </w:t>
      </w:r>
      <w:r w:rsidRPr="007E46E3">
        <w:rPr>
          <w:rFonts w:hint="cs"/>
          <w:color w:val="000000"/>
          <w:lang w:val="pt-BR"/>
        </w:rPr>
        <w:t>Quả cầu nhỏ khối lượng 20g mang điện tích 10</w:t>
      </w:r>
      <w:r w:rsidRPr="007E46E3">
        <w:rPr>
          <w:color w:val="000000"/>
          <w:vertAlign w:val="superscript"/>
          <w:lang w:val="pt-BR"/>
        </w:rPr>
        <w:t>-7</w:t>
      </w:r>
      <w:r w:rsidRPr="007E46E3">
        <w:rPr>
          <w:rFonts w:hint="cs"/>
          <w:color w:val="000000"/>
          <w:lang w:val="pt-BR"/>
        </w:rPr>
        <w:t>C được treo bởi dây mảnh trong điện trường đều có</w:t>
      </w:r>
      <w:r w:rsidRPr="007E46E3">
        <w:rPr>
          <w:rFonts w:hint="cs"/>
          <w:lang w:val="pt-BR"/>
        </w:rPr>
        <w:t xml:space="preserve"> véctơ </w:t>
      </w:r>
      <w:r>
        <w:rPr>
          <w:position w:val="-4"/>
        </w:rPr>
        <w:object w:dxaOrig="240" w:dyaOrig="314">
          <v:shape id="_x0000_i1036" type="#_x0000_t75" style="width:12pt;height:15.75pt" o:ole="">
            <v:imagedata r:id="rId18" o:title=""/>
          </v:shape>
          <o:OLEObject Type="Embed" ProgID="Equation.3" ShapeID="_x0000_i1036" DrawAspect="Content" ObjectID="_1733225566" r:id="rId19"/>
        </w:object>
      </w:r>
      <w:r w:rsidRPr="007E46E3">
        <w:rPr>
          <w:rFonts w:hint="cs"/>
          <w:lang w:val="pt-BR"/>
        </w:rPr>
        <w:t xml:space="preserve"> nằm ngang. Khi quả cầu cân bằng, dây treo hợp với phương đứng một góc </w:t>
      </w:r>
      <w:r w:rsidRPr="007E46E3">
        <w:rPr>
          <w:rFonts w:ascii="Symbol" w:hAnsi="Symbol" w:hint="cs"/>
        </w:rPr>
        <w:t></w:t>
      </w:r>
      <w:r w:rsidRPr="007E46E3">
        <w:rPr>
          <w:lang w:val="pt-BR"/>
        </w:rPr>
        <w:t>=30</w:t>
      </w:r>
      <w:r w:rsidRPr="007E46E3">
        <w:rPr>
          <w:vertAlign w:val="superscript"/>
          <w:lang w:val="pt-BR"/>
        </w:rPr>
        <w:t>0</w:t>
      </w:r>
      <w:r w:rsidRPr="007E46E3">
        <w:rPr>
          <w:rFonts w:hint="cs"/>
          <w:lang w:val="nl-NL"/>
        </w:rPr>
        <w:t>, lấy g=10m/s</w:t>
      </w:r>
      <w:r w:rsidRPr="007E46E3">
        <w:rPr>
          <w:vertAlign w:val="superscript"/>
          <w:lang w:val="nl-NL"/>
        </w:rPr>
        <w:t>2</w:t>
      </w:r>
      <w:r w:rsidRPr="007E46E3">
        <w:rPr>
          <w:rFonts w:hint="cs"/>
          <w:lang w:val="pt-BR"/>
        </w:rPr>
        <w:t>. Độ lớn của cường độ điện trường là</w:t>
      </w:r>
      <w:r w:rsidRPr="007E46E3">
        <w:rPr>
          <w:lang w:val="vi-VN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pt-BR"/>
        </w:rPr>
        <w:t>2,7.10</w:t>
      </w:r>
      <w:r w:rsidRPr="007E46E3">
        <w:rPr>
          <w:color w:val="000000"/>
          <w:vertAlign w:val="superscript"/>
          <w:lang w:val="pt-BR"/>
        </w:rPr>
        <w:t>5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pt-BR"/>
        </w:rPr>
        <w:t>3,5.10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pt-BR"/>
        </w:rPr>
        <w:t>2,5.10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pt-BR"/>
        </w:rPr>
        <w:t>1,15.10</w:t>
      </w:r>
      <w:r w:rsidRPr="007E46E3">
        <w:rPr>
          <w:color w:val="000000"/>
          <w:vertAlign w:val="superscript"/>
          <w:lang w:val="pt-BR"/>
        </w:rPr>
        <w:t>6</w:t>
      </w:r>
      <w:r w:rsidRPr="007E46E3">
        <w:rPr>
          <w:color w:val="000000"/>
          <w:lang w:val="pt-BR"/>
        </w:rPr>
        <w:t>V/m.</w:t>
      </w:r>
    </w:p>
    <w:p w:rsidR="0084439C" w:rsidRPr="007E46E3" w:rsidRDefault="000E0B9D" w:rsidP="00A57093">
      <w:pPr>
        <w:pStyle w:val="ListParagraph"/>
        <w:tabs>
          <w:tab w:val="left" w:pos="0"/>
        </w:tabs>
        <w:spacing w:before="60" w:after="0" w:line="240" w:lineRule="auto"/>
        <w:ind w:left="0" w:firstLine="0"/>
        <w:jc w:val="both"/>
        <w:rPr>
          <w:rFonts w:ascii="Times New Roman" w:hAnsi="Times New Roman"/>
          <w:color w:val="000000"/>
          <w:sz w:val="24"/>
          <w:szCs w:val="24"/>
          <w:lang w:val="sv-SE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24. </w:t>
      </w:r>
      <w:r w:rsidRPr="007E46E3">
        <w:rPr>
          <w:rFonts w:ascii="Times New Roman" w:hAnsi="Times New Roman"/>
          <w:color w:val="000000"/>
          <w:sz w:val="24"/>
          <w:szCs w:val="24"/>
          <w:lang w:val="sv-SE"/>
        </w:rPr>
        <w:t>Công của lực điện trường khác không khi điện tích</w:t>
      </w:r>
      <w:r w:rsidRPr="007E46E3">
        <w:rPr>
          <w:rFonts w:ascii="Times New Roman" w:hAnsi="Times New Roman"/>
          <w:color w:val="000000"/>
          <w:sz w:val="24"/>
          <w:szCs w:val="24"/>
          <w:lang w:val="vi-VN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vuông góc với các đường sức trong điện trường đều.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hết một quỹ đạo tròn trong điện trường.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hết quỹ đạo là đường cong kín trong điện trường.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  <w:lang w:val="sv-SE"/>
        </w:rPr>
        <w:t>dịch chuyển giữa 2 điểm khác nhau cắt các đường sức.</w:t>
      </w: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25. </w:t>
      </w:r>
      <w:r w:rsidRPr="007E46E3">
        <w:rPr>
          <w:rFonts w:hint="cs"/>
          <w:color w:val="000000"/>
          <w:lang w:val="pt-BR"/>
        </w:rPr>
        <w:t>Chọn biểu thức đúng của định luật Fa ra đây tổng quát</w:t>
      </w:r>
      <w:r w:rsidRPr="007E46E3">
        <w:rPr>
          <w:color w:val="000000"/>
          <w:lang w:val="vi-VN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37" type="#_x0000_t75" style="width:64.5pt;height:30.75pt" o:ole="">
            <v:imagedata r:id="rId20" o:title=""/>
          </v:shape>
          <o:OLEObject Type="Embed" ProgID="Equation.DSMT4" ShapeID="_x0000_i1037" DrawAspect="Content" ObjectID="_1733225567" r:id="rId21"/>
        </w:object>
      </w:r>
      <w:r w:rsidRPr="007E46E3">
        <w:rPr>
          <w:rFonts w:hint="cs"/>
          <w:color w:val="000000"/>
          <w:lang w:val="pt-BR"/>
        </w:rPr>
        <w:t>, trong đó m tính ra gam và F = 96.500(C/mol).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>
        <w:rPr>
          <w:position w:val="-24"/>
          <w:lang w:val="pt-BR"/>
        </w:rPr>
        <w:object w:dxaOrig="1240" w:dyaOrig="614">
          <v:shape id="_x0000_i1038" type="#_x0000_t75" style="width:61.5pt;height:30.75pt" o:ole="">
            <v:imagedata r:id="rId22" o:title=""/>
          </v:shape>
          <o:OLEObject Type="Embed" ProgID="Equation.DSMT4" ShapeID="_x0000_i1038" DrawAspect="Content" ObjectID="_1733225568" r:id="rId23"/>
        </w:object>
      </w:r>
      <w:r w:rsidRPr="007E46E3">
        <w:rPr>
          <w:rFonts w:hint="cs"/>
          <w:color w:val="000000"/>
          <w:lang w:val="pt-BR"/>
        </w:rPr>
        <w:t>, trong đó m tính ra ki lô gam và F = 96.500(C/mol).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39" type="#_x0000_t75" style="width:64.5pt;height:30.75pt" o:ole="">
            <v:imagedata r:id="rId24" o:title=""/>
          </v:shape>
          <o:OLEObject Type="Embed" ProgID="Equation.DSMT4" ShapeID="_x0000_i1039" DrawAspect="Content" ObjectID="_1733225569" r:id="rId25"/>
        </w:object>
      </w:r>
      <w:r w:rsidRPr="007E46E3">
        <w:rPr>
          <w:rFonts w:hint="cs"/>
          <w:color w:val="000000"/>
          <w:lang w:val="pt-BR"/>
        </w:rPr>
        <w:t xml:space="preserve">, trong đó m tính ra gam và F = 96.500(C/mol). 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>
        <w:rPr>
          <w:position w:val="-24"/>
          <w:lang w:val="pt-BR"/>
        </w:rPr>
        <w:object w:dxaOrig="1300" w:dyaOrig="614">
          <v:shape id="_x0000_i1040" type="#_x0000_t75" style="width:64.5pt;height:30.75pt" o:ole="">
            <v:imagedata r:id="rId24" o:title=""/>
          </v:shape>
          <o:OLEObject Type="Embed" ProgID="Equation.DSMT4" ShapeID="_x0000_i1040" DrawAspect="Content" ObjectID="_1733225570" r:id="rId26"/>
        </w:object>
      </w:r>
      <w:r w:rsidRPr="007E46E3">
        <w:rPr>
          <w:rFonts w:hint="cs"/>
          <w:color w:val="000000"/>
          <w:lang w:val="pt-BR"/>
        </w:rPr>
        <w:t>, trong đó m tính ra ki lô gam và F = 96.500(C/mol).</w:t>
      </w:r>
    </w:p>
    <w:p w:rsidR="00542256" w:rsidRDefault="000E0B9D" w:rsidP="00542256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26. </w:t>
      </w:r>
      <w:proofErr w:type="spellStart"/>
      <w:r>
        <w:rPr>
          <w:rFonts w:hint="cs"/>
          <w:color w:val="000000"/>
        </w:rPr>
        <w:t>Đối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kín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gồm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nguồn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ngoài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là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trở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thì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hiệu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thế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ngoài</w:t>
      </w:r>
      <w:proofErr w:type="spellEnd"/>
      <w:r>
        <w:rPr>
          <w:rFonts w:hint="cs"/>
          <w:color w:val="000000"/>
        </w:rPr>
        <w:t xml:space="preserve"> :</w:t>
      </w:r>
    </w:p>
    <w:p w:rsidR="00A77B3E" w:rsidRDefault="000E0B9D" w:rsidP="00D64D9D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proofErr w:type="spellStart"/>
      <w:r>
        <w:rPr>
          <w:rFonts w:hint="cs"/>
          <w:color w:val="000000"/>
        </w:rPr>
        <w:t>Tỉ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lệ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thuận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.</w:t>
      </w:r>
      <w:r w:rsidR="00D64D9D">
        <w:tab/>
      </w:r>
      <w:r>
        <w:rPr>
          <w:b/>
        </w:rPr>
        <w:t>B.</w:t>
      </w:r>
      <w:r>
        <w:t xml:space="preserve"> </w:t>
      </w:r>
      <w:proofErr w:type="spellStart"/>
      <w:r>
        <w:rPr>
          <w:rFonts w:hint="cs"/>
          <w:color w:val="000000"/>
        </w:rPr>
        <w:t>Tỉ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lệ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nghịch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với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.</w:t>
      </w:r>
    </w:p>
    <w:p w:rsidR="00A77B3E" w:rsidRDefault="000E0B9D" w:rsidP="00D64D9D">
      <w:pPr>
        <w:tabs>
          <w:tab w:val="left" w:pos="280"/>
        </w:tabs>
        <w:spacing w:before="60"/>
        <w:ind w:left="292" w:hanging="292"/>
      </w:pPr>
      <w:r>
        <w:rPr>
          <w:b/>
        </w:rPr>
        <w:t>C.</w:t>
      </w:r>
      <w:r>
        <w:t xml:space="preserve"> </w:t>
      </w:r>
      <w:proofErr w:type="spellStart"/>
      <w:r w:rsidRPr="00A566A1">
        <w:rPr>
          <w:rFonts w:hint="cs"/>
          <w:color w:val="000000"/>
        </w:rPr>
        <w:t>Giảm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khi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cường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độ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dòng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điện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trong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mạch</w:t>
      </w:r>
      <w:proofErr w:type="spellEnd"/>
      <w:r w:rsidRPr="00A566A1">
        <w:rPr>
          <w:rFonts w:hint="cs"/>
          <w:color w:val="000000"/>
        </w:rPr>
        <w:t xml:space="preserve"> </w:t>
      </w:r>
      <w:proofErr w:type="spellStart"/>
      <w:r w:rsidRPr="00A566A1">
        <w:rPr>
          <w:rFonts w:hint="cs"/>
          <w:color w:val="000000"/>
        </w:rPr>
        <w:t>tăng</w:t>
      </w:r>
      <w:proofErr w:type="spellEnd"/>
      <w:r w:rsidRPr="00A566A1">
        <w:rPr>
          <w:rFonts w:hint="cs"/>
          <w:color w:val="000000"/>
        </w:rPr>
        <w:t xml:space="preserve"> .</w:t>
      </w:r>
      <w:r w:rsidR="00D64D9D">
        <w:tab/>
      </w:r>
      <w:r>
        <w:rPr>
          <w:b/>
        </w:rPr>
        <w:t>D.</w:t>
      </w:r>
      <w:r>
        <w:t xml:space="preserve"> </w:t>
      </w:r>
      <w:proofErr w:type="spellStart"/>
      <w:r>
        <w:rPr>
          <w:rFonts w:hint="cs"/>
          <w:color w:val="000000"/>
        </w:rPr>
        <w:t>Tăng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khi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cường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độ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dòng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điện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trong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mạch</w:t>
      </w:r>
      <w:proofErr w:type="spellEnd"/>
      <w:r>
        <w:rPr>
          <w:rFonts w:hint="cs"/>
          <w:color w:val="000000"/>
        </w:rPr>
        <w:t xml:space="preserve"> </w:t>
      </w:r>
      <w:proofErr w:type="spellStart"/>
      <w:r>
        <w:rPr>
          <w:rFonts w:hint="cs"/>
          <w:color w:val="000000"/>
        </w:rPr>
        <w:t>tăng</w:t>
      </w:r>
      <w:proofErr w:type="spellEnd"/>
      <w:r>
        <w:rPr>
          <w:rFonts w:hint="cs"/>
          <w:color w:val="000000"/>
        </w:rPr>
        <w:t xml:space="preserve"> .</w:t>
      </w:r>
    </w:p>
    <w:p w:rsidR="000128C5" w:rsidRPr="007E46E3" w:rsidRDefault="000E0B9D" w:rsidP="000128C5">
      <w:pPr>
        <w:pStyle w:val="Normal0"/>
        <w:spacing w:before="60"/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27. </w:t>
      </w:r>
      <w:r w:rsidRPr="007E46E3">
        <w:rPr>
          <w:rFonts w:hint="cs"/>
        </w:rPr>
        <w:t xml:space="preserve">Hai </w:t>
      </w:r>
      <w:proofErr w:type="spellStart"/>
      <w:r w:rsidRPr="007E46E3">
        <w:rPr>
          <w:rFonts w:hint="cs"/>
        </w:rPr>
        <w:t>quả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cầu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nhỏ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tích</w:t>
      </w:r>
      <w:proofErr w:type="spellEnd"/>
      <w:r w:rsidRPr="007E46E3">
        <w:rPr>
          <w:rFonts w:hint="cs"/>
        </w:rPr>
        <w:t xml:space="preserve"> 10</w:t>
      </w:r>
      <w:r w:rsidRPr="007E46E3">
        <w:rPr>
          <w:vertAlign w:val="superscript"/>
        </w:rPr>
        <w:t>-7</w:t>
      </w:r>
      <w:r w:rsidRPr="007E46E3">
        <w:rPr>
          <w:rFonts w:hint="cs"/>
        </w:rPr>
        <w:t xml:space="preserve"> (C) </w:t>
      </w:r>
      <w:proofErr w:type="spellStart"/>
      <w:r w:rsidRPr="007E46E3">
        <w:rPr>
          <w:rFonts w:hint="cs"/>
        </w:rPr>
        <w:t>và</w:t>
      </w:r>
      <w:proofErr w:type="spellEnd"/>
      <w:r w:rsidRPr="007E46E3">
        <w:rPr>
          <w:rFonts w:hint="cs"/>
        </w:rPr>
        <w:t xml:space="preserve"> 4.10</w:t>
      </w:r>
      <w:r w:rsidRPr="007E46E3">
        <w:rPr>
          <w:vertAlign w:val="superscript"/>
        </w:rPr>
        <w:t>-7</w:t>
      </w:r>
      <w:r w:rsidRPr="007E46E3">
        <w:rPr>
          <w:rFonts w:hint="cs"/>
        </w:rPr>
        <w:t xml:space="preserve"> (C), </w:t>
      </w:r>
      <w:proofErr w:type="spellStart"/>
      <w:r w:rsidRPr="007E46E3">
        <w:rPr>
          <w:rFonts w:hint="cs"/>
        </w:rPr>
        <w:t>tương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tác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với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nhau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một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lực</w:t>
      </w:r>
      <w:proofErr w:type="spellEnd"/>
      <w:r w:rsidRPr="007E46E3">
        <w:rPr>
          <w:rFonts w:hint="cs"/>
        </w:rPr>
        <w:t xml:space="preserve"> 0,1 (N) </w:t>
      </w:r>
      <w:proofErr w:type="spellStart"/>
      <w:r w:rsidRPr="007E46E3">
        <w:rPr>
          <w:rFonts w:hint="cs"/>
        </w:rPr>
        <w:t>trong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chân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không</w:t>
      </w:r>
      <w:proofErr w:type="spellEnd"/>
      <w:r w:rsidRPr="007E46E3">
        <w:rPr>
          <w:rFonts w:hint="cs"/>
        </w:rPr>
        <w:t xml:space="preserve">. </w:t>
      </w:r>
      <w:proofErr w:type="spellStart"/>
      <w:r w:rsidRPr="007E46E3">
        <w:rPr>
          <w:rFonts w:hint="cs"/>
        </w:rPr>
        <w:t>Khoảng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cách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giữa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chúng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rFonts w:hint="cs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r = 6 (m).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r = 6 (cm).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r = 0,6 (cm).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r = 0,6 (m).</w:t>
      </w:r>
    </w:p>
    <w:p w:rsidR="001A6CC1" w:rsidRPr="007E46E3" w:rsidRDefault="000E0B9D" w:rsidP="00A975ED">
      <w:pPr>
        <w:pStyle w:val="Normal0"/>
        <w:spacing w:before="60"/>
        <w:jc w:val="both"/>
        <w:rPr>
          <w:color w:val="000000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28. </w:t>
      </w:r>
      <w:proofErr w:type="spellStart"/>
      <w:r w:rsidRPr="007E46E3">
        <w:rPr>
          <w:rFonts w:hint="cs"/>
          <w:color w:val="000000"/>
        </w:rPr>
        <w:t>Công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thức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luật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Ôm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mạch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kín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gồm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ngoài</w:t>
      </w:r>
      <w:proofErr w:type="spellEnd"/>
      <w:r w:rsidRPr="007E46E3">
        <w:rPr>
          <w:rFonts w:hint="cs"/>
          <w:color w:val="000000"/>
        </w:rPr>
        <w:t>:</w:t>
      </w:r>
    </w:p>
    <w:p w:rsidR="00A77B3E" w:rsidRDefault="000E0B9D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U</w:t>
      </w:r>
      <w:r w:rsidRPr="007E46E3">
        <w:rPr>
          <w:color w:val="000000"/>
          <w:vertAlign w:val="subscript"/>
        </w:rPr>
        <w:t>AB</w:t>
      </w:r>
      <w:r w:rsidRPr="007E46E3">
        <w:rPr>
          <w:rFonts w:hint="cs"/>
          <w:color w:val="000000"/>
        </w:rPr>
        <w:t xml:space="preserve"> = ξ + Ir.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U</w:t>
      </w:r>
      <w:r w:rsidRPr="007E46E3">
        <w:rPr>
          <w:color w:val="000000"/>
          <w:vertAlign w:val="subscript"/>
        </w:rPr>
        <w:t>AB</w:t>
      </w:r>
      <w:r w:rsidRPr="007E46E3">
        <w:rPr>
          <w:color w:val="000000"/>
        </w:rPr>
        <w:t xml:space="preserve"> = I</w:t>
      </w:r>
      <w:r w:rsidRPr="007E46E3">
        <w:rPr>
          <w:color w:val="000000"/>
          <w:vertAlign w:val="subscript"/>
        </w:rPr>
        <w:t>AB</w:t>
      </w:r>
      <w:r w:rsidRPr="007E46E3">
        <w:rPr>
          <w:rFonts w:hint="cs"/>
          <w:color w:val="000000"/>
        </w:rPr>
        <w:t>(R + r) – ξ.</w:t>
      </w:r>
    </w:p>
    <w:p w:rsidR="00A77B3E" w:rsidRDefault="000E0B9D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U</w:t>
      </w:r>
      <w:r w:rsidRPr="007E46E3">
        <w:rPr>
          <w:color w:val="000000"/>
          <w:vertAlign w:val="subscript"/>
        </w:rPr>
        <w:t>AB</w:t>
      </w:r>
      <w:r w:rsidRPr="007E46E3">
        <w:rPr>
          <w:rFonts w:hint="cs"/>
          <w:color w:val="000000"/>
        </w:rPr>
        <w:t xml:space="preserve"> = ξ – Ir.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I =</w:t>
      </w:r>
      <w:r w:rsidR="00000000">
        <w:rPr>
          <w:position w:val="-14"/>
        </w:rPr>
        <w:pict>
          <v:shape id="_x0000_i1041" type="#_x0000_t75" style="width:16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EF0464&quot;/&gt;&lt;wsp:rsid wsp:val=&quot;00035BE4&quot;/&gt;&lt;wsp:rsid wsp:val=&quot;000B5FAA&quot;/&gt;&lt;wsp:rsid wsp:val=&quot;00494833&quot;/&gt;&lt;wsp:rsid wsp:val=&quot;00BF45BC&quot;/&gt;&lt;wsp:rsid wsp:val=&quot;00EB11C5&quot;/&gt;&lt;wsp:rsid wsp:val=&quot;00EF0464&quot;/&gt;&lt;/wsp:rsids&gt;&lt;/w:docPr&gt;&lt;w:body&gt;&lt;wx:sect&gt;&lt;w:p wsp:rsidR=&quot;00000000&quot; wsp:rsidRDefault=&quot;00494833&quot; wsp:rsidP=&quot;00494833&quot;&gt;&lt;m:oMathPara&gt;&lt;m:oMath&gt;&lt;m:f&gt;&lt;m:fPr&gt;&lt;m:ctrlPr&gt;&lt;w:rPr&gt;&lt;w:rFonts w:ascii=&quot;Cambria Math&quot;/&gt;&lt;wx:font wx:val=&quot;Cambria Math&quot;/&gt;&lt;w:i/&gt;&lt;/w:rPr&gt;&lt;/m:ctrlPr&gt;&lt;/m:fPr&gt;&lt;m:num&gt;&lt;m:r&gt;&lt;m:rPr&gt;&lt;m:sty m:val=&quot;p&quot;/&gt;&lt;/m:rPr&gt;&lt;w:rPr&gt;&lt;w:rFonts w:ascii=&quot;Cambria Math&quot; w:h-ansi=&quot;Cambria Math&quot; w:hint=&quot;cs&quot;/&gt;&lt;wx:font wx:val=&quot;Cambria Math&quot;/&gt;&lt;/w:rPr&gt;&lt;m:t&gt;Î¾&lt;/m:t&gt;&lt;/m:r&gt;&lt;m:ctrlPr&gt;&lt;w:rPr&gt;&lt;w:rFonts w:ascii=&quot;Cambria Math&quot; w:h-ansi=&quot;Cambria Math&quot; w:hint=&quot;cs&quot;/&gt;&lt;wx:font wx:val=&quot;Cambria Math&quot;/&gt;&lt;/w:rPr&gt;&lt;/m:ctrlPr&gt;&lt;/m:num&gt;&lt;m:den&gt;&lt;m:r&gt;&lt;w:rPr&gt;&lt;w:rFonts w:ascii=&quot;Cambria Math&quot; w:h-ansi=&quot;Cambria Math&quot;/&gt;&lt;wx:font wx:val=&quot;Cambria Math&quot;/&gt;&lt;w:i/&gt;&lt;/w:rPr&gt;&lt;m:t&gt;R+r&lt;/m:t&gt;&lt;/m:r&gt;&lt;m:ctrlPr&gt;&lt;w:rPr&gt;&lt;w:rFonts w:ascii=&quot;Cambria Math&quot; w:h-ansi=&quot;Cambria Math&quot; w:hint=&quot;cs&quot;/&gt;&lt;wx:font wx:val=&quot;Cambria Math&quot;/&gt;&lt;/w:rPr&gt;&lt;/m:ctrlP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27" o:title="" chromakey="white"/>
          </v:shape>
        </w:pict>
      </w:r>
      <w:r w:rsidRPr="007E46E3">
        <w:rPr>
          <w:color w:val="000000"/>
        </w:rPr>
        <w:t xml:space="preserve">  .</w:t>
      </w: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29. </w:t>
      </w:r>
      <w:proofErr w:type="spellStart"/>
      <w:r w:rsidRPr="007E46E3">
        <w:rPr>
          <w:rFonts w:hint="cs"/>
          <w:color w:val="000000"/>
          <w:lang w:val="fr-FR"/>
        </w:rPr>
        <w:t>Hiện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tượng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cực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dương</w:t>
      </w:r>
      <w:proofErr w:type="spellEnd"/>
      <w:r w:rsidRPr="007E46E3">
        <w:rPr>
          <w:rFonts w:hint="cs"/>
          <w:color w:val="000000"/>
          <w:lang w:val="fr-FR"/>
        </w:rPr>
        <w:t xml:space="preserve"> tan </w:t>
      </w:r>
      <w:proofErr w:type="spellStart"/>
      <w:r w:rsidRPr="007E46E3">
        <w:rPr>
          <w:rFonts w:hint="cs"/>
          <w:color w:val="000000"/>
          <w:lang w:val="fr-FR"/>
        </w:rPr>
        <w:t>xảy</w:t>
      </w:r>
      <w:proofErr w:type="spellEnd"/>
      <w:r w:rsidRPr="007E46E3">
        <w:rPr>
          <w:rFonts w:hint="cs"/>
          <w:color w:val="000000"/>
          <w:lang w:val="fr-FR"/>
        </w:rPr>
        <w:t xml:space="preserve"> ra khi </w:t>
      </w:r>
      <w:proofErr w:type="spellStart"/>
      <w:r w:rsidRPr="007E46E3">
        <w:rPr>
          <w:rFonts w:hint="cs"/>
          <w:color w:val="000000"/>
          <w:lang w:val="fr-FR"/>
        </w:rPr>
        <w:t>điện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phân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dung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dịch</w:t>
      </w:r>
      <w:proofErr w:type="spellEnd"/>
      <w:r w:rsidRPr="007E46E3">
        <w:rPr>
          <w:rFonts w:hint="cs"/>
          <w:color w:val="000000"/>
          <w:lang w:val="fr-FR"/>
        </w:rPr>
        <w:t>: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, </w:t>
      </w:r>
      <w:proofErr w:type="spellStart"/>
      <w:r w:rsidRPr="007E46E3">
        <w:rPr>
          <w:rFonts w:hint="cs"/>
          <w:color w:val="000000"/>
          <w:lang w:val="fr-FR"/>
        </w:rPr>
        <w:t>axit</w:t>
      </w:r>
      <w:proofErr w:type="spellEnd"/>
      <w:r w:rsidRPr="007E46E3">
        <w:rPr>
          <w:rFonts w:hint="cs"/>
          <w:color w:val="000000"/>
          <w:lang w:val="fr-FR"/>
        </w:rPr>
        <w:t xml:space="preserve">, </w:t>
      </w:r>
      <w:proofErr w:type="spellStart"/>
      <w:r w:rsidRPr="007E46E3">
        <w:rPr>
          <w:rFonts w:hint="cs"/>
          <w:color w:val="000000"/>
          <w:lang w:val="fr-FR"/>
        </w:rPr>
        <w:t>bazơ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đó</w:t>
      </w:r>
      <w:proofErr w:type="spellEnd"/>
      <w:r w:rsidRPr="007E46E3">
        <w:rPr>
          <w:color w:val="000000"/>
          <w:lang w:val="fr-FR"/>
        </w:rPr>
        <w:t>.</w:t>
      </w:r>
    </w:p>
    <w:p w:rsidR="00A77B3E" w:rsidRDefault="000E0B9D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color w:val="000000"/>
          <w:lang w:val="fr-FR"/>
        </w:rPr>
        <w:t>axi</w:t>
      </w:r>
      <w:r w:rsidRPr="007E46E3">
        <w:rPr>
          <w:rFonts w:hint="cs"/>
          <w:color w:val="000000"/>
          <w:lang w:val="fr-FR"/>
        </w:rPr>
        <w:t>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đó</w:t>
      </w:r>
      <w:proofErr w:type="spellEnd"/>
      <w:r w:rsidRPr="007E46E3">
        <w:rPr>
          <w:rFonts w:hint="cs"/>
          <w:color w:val="000000"/>
          <w:lang w:val="fr-FR"/>
        </w:rPr>
        <w:t>.</w:t>
      </w:r>
      <w:r w:rsidR="00D64D9D">
        <w:rPr>
          <w:color w:val="000000"/>
          <w:lang w:val="fr-FR"/>
        </w:rPr>
        <w:tab/>
      </w:r>
      <w:r>
        <w:rPr>
          <w:b/>
        </w:rPr>
        <w:tab/>
        <w:t>D.</w:t>
      </w:r>
      <w: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muối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có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anốt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làm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bằng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kim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loại</w:t>
      </w:r>
      <w:proofErr w:type="spellEnd"/>
      <w:r w:rsidRPr="007E46E3">
        <w:rPr>
          <w:rFonts w:hint="cs"/>
          <w:color w:val="000000"/>
          <w:lang w:val="fr-FR"/>
        </w:rPr>
        <w:t>.</w:t>
      </w: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30. </w:t>
      </w:r>
      <w:proofErr w:type="spellStart"/>
      <w:r w:rsidRPr="007E46E3">
        <w:rPr>
          <w:rFonts w:hint="cs"/>
          <w:color w:val="000000"/>
        </w:rPr>
        <w:t>Dụng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cụ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nào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sau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dùng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thí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nghiệm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xác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định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suất</w:t>
      </w:r>
      <w:proofErr w:type="spellEnd"/>
      <w:r w:rsidRPr="007E46E3">
        <w:rPr>
          <w:rFonts w:hint="cs"/>
          <w:color w:val="000000"/>
        </w:rPr>
        <w:t xml:space="preserve"> 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và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trở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trong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của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nguồn</w:t>
      </w:r>
      <w:proofErr w:type="spellEnd"/>
      <w:r w:rsidRPr="007E46E3">
        <w:rPr>
          <w:color w:val="000000"/>
          <w:lang w:val="vi-VN"/>
        </w:rPr>
        <w:t>:</w:t>
      </w:r>
    </w:p>
    <w:p w:rsidR="00A77B3E" w:rsidRDefault="000E0B9D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7E46E3">
        <w:rPr>
          <w:rFonts w:hint="cs"/>
          <w:color w:val="000000"/>
        </w:rPr>
        <w:t>Dây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dẫn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nối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mạch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7E46E3">
        <w:rPr>
          <w:rFonts w:hint="cs"/>
          <w:color w:val="000000"/>
        </w:rPr>
        <w:t>Đồng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hồ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đa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năng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số</w:t>
      </w:r>
      <w:proofErr w:type="spellEnd"/>
      <w:r w:rsidRPr="007E46E3">
        <w:rPr>
          <w:rFonts w:hint="cs"/>
          <w:color w:val="000000"/>
        </w:rPr>
        <w:t>;</w:t>
      </w:r>
    </w:p>
    <w:p w:rsidR="00A77B3E" w:rsidRDefault="000E0B9D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7E46E3">
        <w:rPr>
          <w:rFonts w:hint="cs"/>
          <w:color w:val="000000"/>
        </w:rPr>
        <w:t>Thước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đo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chiều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dài</w:t>
      </w:r>
      <w:proofErr w:type="spellEnd"/>
      <w:r w:rsidRPr="007E46E3">
        <w:rPr>
          <w:rFonts w:hint="cs"/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 w:rsidRPr="007E46E3">
        <w:rPr>
          <w:rFonts w:hint="cs"/>
          <w:color w:val="000000"/>
        </w:rPr>
        <w:t xml:space="preserve">Pin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hóa</w:t>
      </w:r>
      <w:proofErr w:type="spellEnd"/>
      <w:r w:rsidRPr="007E46E3">
        <w:rPr>
          <w:rFonts w:hint="cs"/>
          <w:color w:val="000000"/>
        </w:rPr>
        <w:t>.</w:t>
      </w:r>
    </w:p>
    <w:p w:rsidR="006414A2" w:rsidRPr="007E46E3" w:rsidRDefault="000E0B9D" w:rsidP="006414A2">
      <w:pPr>
        <w:pStyle w:val="Normal0"/>
        <w:spacing w:before="60"/>
        <w:jc w:val="both"/>
        <w:rPr>
          <w:color w:val="000000"/>
          <w:lang w:val="fr-FR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31. </w:t>
      </w:r>
      <w:proofErr w:type="spellStart"/>
      <w:r w:rsidRPr="007E46E3">
        <w:rPr>
          <w:rFonts w:hint="cs"/>
          <w:color w:val="000000"/>
          <w:lang w:val="fr-FR"/>
        </w:rPr>
        <w:t>Đơn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vị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của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đương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lượng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điện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hóa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và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của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hằng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số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Farađây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lần</w:t>
      </w:r>
      <w:proofErr w:type="spellEnd"/>
      <w:r w:rsidRPr="007E46E3">
        <w:rPr>
          <w:rFonts w:hint="cs"/>
          <w:color w:val="000000"/>
          <w:lang w:val="fr-FR"/>
        </w:rPr>
        <w:t xml:space="preserve"> </w:t>
      </w:r>
      <w:proofErr w:type="spellStart"/>
      <w:r w:rsidRPr="007E46E3">
        <w:rPr>
          <w:rFonts w:hint="cs"/>
          <w:color w:val="000000"/>
          <w:lang w:val="fr-FR"/>
        </w:rPr>
        <w:t>lượt</w:t>
      </w:r>
      <w:proofErr w:type="spellEnd"/>
      <w:r w:rsidRPr="007E46E3">
        <w:rPr>
          <w:rFonts w:hint="cs"/>
          <w:color w:val="000000"/>
          <w:lang w:val="fr-FR"/>
        </w:rPr>
        <w:t xml:space="preserve"> là: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  <w:lang w:val="nl-NL"/>
        </w:rPr>
        <w:t xml:space="preserve">N/m; F  </w:t>
      </w:r>
      <w:r w:rsidRPr="007E46E3">
        <w:rPr>
          <w:color w:val="000000"/>
          <w:lang w:val="vi-VN"/>
        </w:rPr>
        <w:t>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  <w:lang w:val="nl-NL"/>
        </w:rPr>
        <w:t>kg/C; C/mol.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  <w:lang w:val="nl-NL"/>
        </w:rPr>
        <w:t>N; N/m.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  <w:lang w:val="nl-NL"/>
        </w:rPr>
        <w:t>kg/C; mol/C</w:t>
      </w:r>
      <w:r w:rsidRPr="007E46E3">
        <w:rPr>
          <w:color w:val="000000"/>
          <w:lang w:val="vi-VN"/>
        </w:rPr>
        <w:t>.</w:t>
      </w:r>
    </w:p>
    <w:p w:rsidR="00AE2386" w:rsidRPr="007E46E3" w:rsidRDefault="000E0B9D" w:rsidP="00AE2386">
      <w:pPr>
        <w:pStyle w:val="Normal0"/>
        <w:spacing w:before="60"/>
        <w:jc w:val="both"/>
        <w:rPr>
          <w:lang w:val="vi-VN"/>
        </w:rPr>
      </w:pPr>
      <w:proofErr w:type="spellStart"/>
      <w:r w:rsidRPr="00B520DD">
        <w:rPr>
          <w:b/>
          <w:szCs w:val="26"/>
        </w:rPr>
        <w:t>Câu</w:t>
      </w:r>
      <w:proofErr w:type="spellEnd"/>
      <w:r w:rsidRPr="00B520DD">
        <w:rPr>
          <w:b/>
          <w:szCs w:val="26"/>
        </w:rPr>
        <w:t xml:space="preserve"> 32.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dòng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không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đổi</w:t>
      </w:r>
      <w:proofErr w:type="spellEnd"/>
      <w:r w:rsidRPr="007E46E3">
        <w:rPr>
          <w:rFonts w:hint="cs"/>
          <w:color w:val="000000"/>
        </w:rPr>
        <w:t xml:space="preserve">, </w:t>
      </w:r>
      <w:proofErr w:type="spellStart"/>
      <w:r w:rsidRPr="007E46E3">
        <w:rPr>
          <w:rFonts w:hint="cs"/>
          <w:color w:val="000000"/>
        </w:rPr>
        <w:t>sau</w:t>
      </w:r>
      <w:proofErr w:type="spellEnd"/>
      <w:r w:rsidRPr="007E46E3">
        <w:rPr>
          <w:rFonts w:hint="cs"/>
          <w:color w:val="000000"/>
        </w:rPr>
        <w:t xml:space="preserve"> 2 </w:t>
      </w:r>
      <w:proofErr w:type="spellStart"/>
      <w:r w:rsidRPr="007E46E3">
        <w:rPr>
          <w:rFonts w:hint="cs"/>
          <w:color w:val="000000"/>
        </w:rPr>
        <w:t>phút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có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lượng</w:t>
      </w:r>
      <w:proofErr w:type="spellEnd"/>
      <w:r w:rsidRPr="007E46E3">
        <w:rPr>
          <w:rFonts w:hint="cs"/>
          <w:color w:val="000000"/>
        </w:rPr>
        <w:t xml:space="preserve"> 24 C </w:t>
      </w:r>
      <w:proofErr w:type="spellStart"/>
      <w:r w:rsidRPr="007E46E3">
        <w:rPr>
          <w:rFonts w:hint="cs"/>
          <w:color w:val="000000"/>
        </w:rPr>
        <w:t>chuyển</w:t>
      </w:r>
      <w:proofErr w:type="spellEnd"/>
      <w:r w:rsidRPr="007E46E3">
        <w:rPr>
          <w:rFonts w:hint="cs"/>
          <w:color w:val="000000"/>
        </w:rPr>
        <w:t xml:space="preserve"> qua </w:t>
      </w:r>
      <w:proofErr w:type="spellStart"/>
      <w:r w:rsidRPr="007E46E3">
        <w:rPr>
          <w:rFonts w:hint="cs"/>
          <w:color w:val="000000"/>
        </w:rPr>
        <w:t>một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tiết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diện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thẳng</w:t>
      </w:r>
      <w:proofErr w:type="spellEnd"/>
      <w:r w:rsidRPr="007E46E3">
        <w:rPr>
          <w:rFonts w:hint="cs"/>
          <w:color w:val="000000"/>
        </w:rPr>
        <w:t xml:space="preserve">. </w:t>
      </w:r>
      <w:proofErr w:type="spellStart"/>
      <w:r w:rsidRPr="007E46E3">
        <w:rPr>
          <w:rFonts w:hint="cs"/>
          <w:color w:val="000000"/>
        </w:rPr>
        <w:t>Cường</w:t>
      </w:r>
      <w:proofErr w:type="spellEnd"/>
      <w:r w:rsidRPr="007E46E3">
        <w:rPr>
          <w:rFonts w:hint="cs"/>
          <w:color w:val="000000"/>
        </w:rPr>
        <w:t xml:space="preserve"> </w:t>
      </w:r>
      <w:proofErr w:type="spellStart"/>
      <w:r w:rsidRPr="007E46E3">
        <w:rPr>
          <w:rFonts w:hint="cs"/>
          <w:color w:val="000000"/>
        </w:rPr>
        <w:t>độ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của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dòng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điện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đó</w:t>
      </w:r>
      <w:proofErr w:type="spellEnd"/>
      <w:r w:rsidRPr="007E46E3">
        <w:rPr>
          <w:rFonts w:hint="cs"/>
        </w:rPr>
        <w:t xml:space="preserve"> </w:t>
      </w:r>
      <w:proofErr w:type="spellStart"/>
      <w:r w:rsidRPr="007E46E3">
        <w:rPr>
          <w:rFonts w:hint="cs"/>
        </w:rPr>
        <w:t>là</w:t>
      </w:r>
      <w:proofErr w:type="spellEnd"/>
      <w:r w:rsidRPr="007E46E3">
        <w:rPr>
          <w:lang w:val="vi-VN"/>
        </w:rPr>
        <w:t>:</w:t>
      </w:r>
    </w:p>
    <w:p w:rsidR="00A77B3E" w:rsidRDefault="000E0B9D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7E46E3">
        <w:rPr>
          <w:color w:val="000000"/>
        </w:rPr>
        <w:t>48A.</w:t>
      </w:r>
      <w:r>
        <w:rPr>
          <w:b/>
        </w:rPr>
        <w:tab/>
        <w:t>B.</w:t>
      </w:r>
      <w:r>
        <w:t xml:space="preserve"> </w:t>
      </w:r>
      <w:r w:rsidRPr="007E46E3">
        <w:rPr>
          <w:color w:val="000000"/>
        </w:rPr>
        <w:t>1/12 A.</w:t>
      </w:r>
      <w:r>
        <w:rPr>
          <w:b/>
        </w:rPr>
        <w:tab/>
        <w:t>C.</w:t>
      </w:r>
      <w:r>
        <w:t xml:space="preserve"> </w:t>
      </w:r>
      <w:r w:rsidRPr="007E46E3">
        <w:rPr>
          <w:color w:val="000000"/>
        </w:rPr>
        <w:t>12 A.</w:t>
      </w:r>
      <w:r>
        <w:rPr>
          <w:b/>
        </w:rPr>
        <w:tab/>
        <w:t>D.</w:t>
      </w:r>
      <w:r>
        <w:t xml:space="preserve"> </w:t>
      </w:r>
      <w:r w:rsidRPr="007E46E3">
        <w:rPr>
          <w:color w:val="000000"/>
        </w:rPr>
        <w:t>0,2 A.</w:t>
      </w:r>
    </w:p>
    <w:p w:rsidR="00CE1DAE" w:rsidRPr="00B520DD" w:rsidRDefault="000E0B9D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:rsidR="00CE1DAE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7C59D5">
      <w:footerReference w:type="default" r:id="rId28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6BD6" w:rsidRDefault="00FF6BD6">
      <w:r>
        <w:separator/>
      </w:r>
    </w:p>
  </w:endnote>
  <w:endnote w:type="continuationSeparator" w:id="0">
    <w:p w:rsidR="00FF6BD6" w:rsidRDefault="00FF6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5A00" w:rsidRDefault="000E0B9D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C0C7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1C0C76">
      <w:rPr>
        <w:noProof/>
        <w:color w:val="000000"/>
      </w:rPr>
      <w:t>3</w:t>
    </w:r>
    <w:r>
      <w:rPr>
        <w:color w:val="000000"/>
      </w:rPr>
      <w:fldChar w:fldCharType="end"/>
    </w:r>
    <w:r w:rsidR="001C0C76">
      <w:rPr>
        <w:color w:val="000000"/>
      </w:rPr>
      <w:t xml:space="preserve"> - </w:t>
    </w:r>
    <w:proofErr w:type="spellStart"/>
    <w:r w:rsidR="001C0C76">
      <w:rPr>
        <w:color w:val="000000"/>
      </w:rPr>
      <w:t>Mã</w:t>
    </w:r>
    <w:proofErr w:type="spellEnd"/>
    <w:r w:rsidR="001C0C76">
      <w:rPr>
        <w:color w:val="000000"/>
      </w:rPr>
      <w:t xml:space="preserve"> </w:t>
    </w:r>
    <w:proofErr w:type="spellStart"/>
    <w:r w:rsidR="001C0C76">
      <w:rPr>
        <w:color w:val="000000"/>
      </w:rPr>
      <w:t>đề</w:t>
    </w:r>
    <w:proofErr w:type="spellEnd"/>
    <w:r w:rsidR="001C0C76">
      <w:rPr>
        <w:color w:val="000000"/>
      </w:rPr>
      <w:t xml:space="preserve"> 789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6BD6" w:rsidRDefault="00FF6BD6">
      <w:r>
        <w:separator/>
      </w:r>
    </w:p>
  </w:footnote>
  <w:footnote w:type="continuationSeparator" w:id="0">
    <w:p w:rsidR="00FF6BD6" w:rsidRDefault="00FF6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5A00"/>
    <w:rsid w:val="000E0B9D"/>
    <w:rsid w:val="001C0C76"/>
    <w:rsid w:val="001C5A00"/>
    <w:rsid w:val="00397E2B"/>
    <w:rsid w:val="007C402F"/>
    <w:rsid w:val="00A20A5E"/>
    <w:rsid w:val="00D553B6"/>
    <w:rsid w:val="00D64D9D"/>
    <w:rsid w:val="00FF6BD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198"/>
    <o:shapelayout v:ext="edit">
      <o:idmap v:ext="edit" data="1"/>
      <o:rules v:ext="edit">
        <o:r id="V:Rule1" type="arc" idref="#_x0000_s1085"/>
        <o:r id="V:Rule2" type="arc" idref="#_x0000_s1089"/>
        <o:r id="V:Rule3" type="arc" idref="#_x0000_s1092"/>
        <o:r id="V:Rule4" type="arc" idref="#_x0000_s1094"/>
        <o:r id="V:Rule5" type="connector" idref="#_x0000_s1124"/>
        <o:r id="V:Rule6" type="connector" idref="#_x0000_s1180"/>
        <o:r id="V:Rule7" type="connector" idref="#_x0000_s1171"/>
        <o:r id="V:Rule8" type="connector" idref="#_x0000_s1096"/>
        <o:r id="V:Rule9" type="connector" idref="#_x0000_s1072"/>
        <o:r id="V:Rule10" type="connector" idref="#_x0000_s1123"/>
        <o:r id="V:Rule11" type="connector" idref="#_x0000_s1142"/>
        <o:r id="V:Rule12" type="connector" idref="#_x0000_s1143"/>
        <o:r id="V:Rule13" type="connector" idref="#_x0000_s1148"/>
        <o:r id="V:Rule14" type="connector" idref="#_x0000_s1095"/>
        <o:r id="V:Rule15" type="connector" idref="#_x0000_s1039"/>
        <o:r id="V:Rule16" type="connector" idref="#_x0000_s1080"/>
        <o:r id="V:Rule17" type="connector" idref="#_x0000_s1167"/>
        <o:r id="V:Rule18" type="connector" idref="#_x0000_s1140"/>
        <o:r id="V:Rule19" type="connector" idref="#_x0000_s1164"/>
        <o:r id="V:Rule20" type="connector" idref="#_x0000_s1149"/>
        <o:r id="V:Rule21" type="connector" idref="#_x0000_s1145"/>
        <o:r id="V:Rule22" type="connector" idref="#_x0000_s1033"/>
        <o:r id="V:Rule23" type="connector" idref="#_x0000_s1165"/>
        <o:r id="V:Rule24" type="connector" idref="#_x0000_s1112"/>
        <o:r id="V:Rule25" type="connector" idref="#_x0000_s1151"/>
        <o:r id="V:Rule26" type="connector" idref="#_x0000_s1098"/>
        <o:r id="V:Rule27" type="connector" idref="#_x0000_s1044"/>
        <o:r id="V:Rule28" type="connector" idref="#_x0000_s1065"/>
        <o:r id="V:Rule29" type="connector" idref="#_x0000_s1146"/>
        <o:r id="V:Rule30" type="connector" idref="#_x0000_s1125"/>
        <o:r id="V:Rule31" type="connector" idref="#_x0000_s1043"/>
        <o:r id="V:Rule32" type="connector" idref="#_x0000_s1079"/>
        <o:r id="V:Rule33" type="connector" idref="#_x0000_s1174"/>
        <o:r id="V:Rule34" type="connector" idref="#_x0000_s1129"/>
        <o:r id="V:Rule35" type="connector" idref="#_x0000_s1040"/>
        <o:r id="V:Rule36" type="connector" idref="#_x0000_s1073"/>
        <o:r id="V:Rule37" type="connector" idref="#_x0000_s1087"/>
        <o:r id="V:Rule38" type="connector" idref="#_x0000_s1031"/>
        <o:r id="V:Rule39" type="connector" idref="#_x0000_s1169"/>
        <o:r id="V:Rule40" type="connector" idref="#_x0000_s1107"/>
        <o:r id="V:Rule41" type="connector" idref="#_x0000_s1139"/>
        <o:r id="V:Rule42" type="connector" idref="#_x0000_s1110"/>
        <o:r id="V:Rule43" type="connector" idref="#_x0000_s1118"/>
        <o:r id="V:Rule44" type="connector" idref="#_x0000_s1058"/>
        <o:r id="V:Rule45" type="connector" idref="#_x0000_s1176"/>
        <o:r id="V:Rule46" type="connector" idref="#_x0000_s1131"/>
        <o:r id="V:Rule47" type="connector" idref="#_x0000_s1163"/>
        <o:r id="V:Rule48" type="connector" idref="#_x0000_s1042"/>
        <o:r id="V:Rule49" type="connector" idref="#_x0000_s1172"/>
        <o:r id="V:Rule50" type="connector" idref="#_x0000_s1041"/>
        <o:r id="V:Rule51" type="connector" idref="#_x0000_s1109"/>
        <o:r id="V:Rule52" type="connector" idref="#_x0000_s1090"/>
        <o:r id="V:Rule53" type="connector" idref="#_x0000_s1150"/>
        <o:r id="V:Rule54" type="connector" idref="#_x0000_s1178"/>
        <o:r id="V:Rule55" type="connector" idref="#_x0000_s1173"/>
        <o:r id="V:Rule56" type="connector" idref="#_x0000_s1059"/>
        <o:r id="V:Rule57" type="connector" idref="#_x0000_s1097"/>
        <o:r id="V:Rule58" type="connector" idref="#_x0000_s1086"/>
        <o:r id="V:Rule59" type="connector" idref="#_x0000_s1108"/>
        <o:r id="V:Rule60" type="connector" idref="#_x0000_s1122"/>
        <o:r id="V:Rule61" type="connector" idref="#_x0000_s1130"/>
        <o:r id="V:Rule62" type="connector" idref="#_x0000_s1119"/>
        <o:r id="V:Rule63" type="connector" idref="#_x0000_s1181"/>
        <o:r id="V:Rule64" type="connector" idref="#_x0000_s1037"/>
        <o:r id="V:Rule65" type="connector" idref="#_x0000_s1179"/>
        <o:r id="V:Rule66" type="connector" idref="#_x0000_s1066"/>
      </o:rules>
    </o:shapelayout>
  </w:shapeDefaults>
  <w:decimalSymbol w:val="."/>
  <w:listSeparator w:val=","/>
  <w14:docId w14:val="40364BA1"/>
  <w15:docId w15:val="{A01670E9-0261-4EEE-A0F4-E97A9C32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A85B4A"/>
    <w:pPr>
      <w:widowControl w:val="0"/>
    </w:pPr>
    <w:rPr>
      <w:sz w:val="24"/>
      <w:szCs w:val="24"/>
    </w:rPr>
  </w:style>
  <w:style w:type="paragraph" w:styleId="ListParagraph">
    <w:name w:val="List Paragraph"/>
    <w:basedOn w:val="Normal0"/>
    <w:link w:val="ListParagraphChar"/>
    <w:uiPriority w:val="34"/>
    <w:qFormat/>
    <w:rsid w:val="000B0001"/>
    <w:pPr>
      <w:spacing w:after="200" w:line="276" w:lineRule="auto"/>
      <w:ind w:left="720" w:hanging="36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F4C43"/>
    <w:rPr>
      <w:rFonts w:ascii="Calibri" w:eastAsia="Calibri" w:hAnsi="Calibri" w:hint="default"/>
      <w:sz w:val="22"/>
      <w:szCs w:val="2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image" Target="media/image11.wmf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oleObject" Target="embeddings/oleObject3.bin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10.wmf"/><Relationship Id="rId25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4.wmf"/><Relationship Id="rId5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oleObject" Target="embeddings/oleObject4.bin"/><Relationship Id="rId28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3.wmf"/><Relationship Id="rId27" Type="http://schemas.openxmlformats.org/officeDocument/2006/relationships/image" Target="media/image15.png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399AF-387D-4797-8F77-993CD9C0F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14</TotalTime>
  <Pages>3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Việt Bảo</cp:lastModifiedBy>
  <cp:revision>22</cp:revision>
  <dcterms:created xsi:type="dcterms:W3CDTF">2016-09-26T10:48:00Z</dcterms:created>
  <dcterms:modified xsi:type="dcterms:W3CDTF">2022-12-22T07:46:00Z</dcterms:modified>
</cp:coreProperties>
</file>